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D1F92" w14:textId="0F445563" w:rsidR="007C0931" w:rsidRDefault="0047287A" w:rsidP="0047287A">
      <w:pPr>
        <w:rPr>
          <w:rFonts w:eastAsia="Arial"/>
          <w:b/>
          <w:bCs/>
          <w:caps/>
          <w:sz w:val="28"/>
        </w:rPr>
      </w:pPr>
      <w:r>
        <w:rPr>
          <w:rFonts w:eastAsia="Arial"/>
          <w:b/>
          <w:bCs/>
          <w:caps/>
          <w:sz w:val="28"/>
        </w:rPr>
        <w:t>CADRE</w:t>
      </w:r>
      <w:r>
        <w:rPr>
          <w:rFonts w:eastAsia="Arial"/>
          <w:b/>
          <w:bCs/>
          <w:caps/>
          <w:sz w:val="28"/>
        </w:rPr>
        <w:t xml:space="preserve"> DE REPONSES TECHNIQUE ET ENVIRONNEMENTAL</w:t>
      </w:r>
    </w:p>
    <w:p w14:paraId="68F56613" w14:textId="54F6845D" w:rsidR="007C0931" w:rsidRPr="007243B0" w:rsidRDefault="007C0931" w:rsidP="007243B0">
      <w:pPr>
        <w:rPr>
          <w:rFonts w:eastAsia="Arial"/>
          <w:b/>
          <w:bCs/>
          <w:caps/>
          <w:sz w:val="28"/>
        </w:rPr>
      </w:pPr>
      <w:r w:rsidRPr="007243B0">
        <w:rPr>
          <w:rFonts w:eastAsia="Arial"/>
          <w:b/>
          <w:bCs/>
          <w:caps/>
          <w:sz w:val="28"/>
        </w:rPr>
        <w:t xml:space="preserve">Fournitures </w:t>
      </w:r>
      <w:r w:rsidR="009D2264">
        <w:rPr>
          <w:rFonts w:eastAsia="Arial"/>
          <w:b/>
          <w:bCs/>
          <w:caps/>
          <w:sz w:val="28"/>
        </w:rPr>
        <w:t>DE MOBILIER</w:t>
      </w:r>
    </w:p>
    <w:p w14:paraId="78D93704" w14:textId="77777777" w:rsidR="007243B0" w:rsidRDefault="007243B0" w:rsidP="00160539">
      <w:pPr>
        <w:rPr>
          <w:b/>
          <w:bCs/>
        </w:rPr>
      </w:pPr>
    </w:p>
    <w:p w14:paraId="4C87399B" w14:textId="77777777" w:rsidR="008826B6" w:rsidRDefault="008826B6" w:rsidP="00437803">
      <w:r w:rsidRPr="00437803">
        <w:rPr>
          <w:color w:val="EE0000"/>
        </w:rPr>
        <w:t>Ce cadre de réponse</w:t>
      </w:r>
      <w:r w:rsidR="00645A0E" w:rsidRPr="00437803">
        <w:rPr>
          <w:color w:val="EE0000"/>
        </w:rPr>
        <w:t>s</w:t>
      </w:r>
      <w:r w:rsidRPr="00437803">
        <w:rPr>
          <w:color w:val="EE0000"/>
        </w:rPr>
        <w:t xml:space="preserve"> doit obligatoirement être complété et constitue un document contractuel.</w:t>
      </w:r>
    </w:p>
    <w:p w14:paraId="7AB9BD61" w14:textId="77777777" w:rsidR="008826B6" w:rsidRDefault="008826B6" w:rsidP="008826B6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8826B6" w14:paraId="6D7B8960" w14:textId="77777777" w:rsidTr="00437803">
        <w:tc>
          <w:tcPr>
            <w:tcW w:w="2547" w:type="dxa"/>
          </w:tcPr>
          <w:p w14:paraId="42A33CC8" w14:textId="5F04DCDE" w:rsidR="008826B6" w:rsidRDefault="008826B6" w:rsidP="00787B2B">
            <w:r>
              <w:t>Nom d</w:t>
            </w:r>
            <w:r w:rsidR="00E40F03">
              <w:t>u candidat</w:t>
            </w:r>
          </w:p>
        </w:tc>
        <w:tc>
          <w:tcPr>
            <w:tcW w:w="6515" w:type="dxa"/>
            <w:shd w:val="clear" w:color="auto" w:fill="D9D9D9" w:themeFill="background1" w:themeFillShade="D9"/>
          </w:tcPr>
          <w:p w14:paraId="0B5F98F4" w14:textId="06D7BF27" w:rsidR="008826B6" w:rsidRDefault="008826B6" w:rsidP="00787B2B"/>
        </w:tc>
      </w:tr>
    </w:tbl>
    <w:p w14:paraId="375225AE" w14:textId="3AE9B143" w:rsidR="008826B6" w:rsidRDefault="008826B6" w:rsidP="008826B6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05466C">
        <w:rPr>
          <w:rFonts w:cstheme="minorHAnsi"/>
          <w:i/>
          <w:iCs/>
          <w:sz w:val="20"/>
          <w:szCs w:val="20"/>
        </w:rPr>
        <w:t>Le candidat est tenu de fournir une réponse conforme aux exigences définies dans l’ensemble des documents du marché et est donc invité à en prendre connaissance.</w:t>
      </w:r>
    </w:p>
    <w:p w14:paraId="0A89F3F6" w14:textId="77777777" w:rsidR="009D2264" w:rsidRPr="009D2264" w:rsidRDefault="009D2264" w:rsidP="009D2264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9D2264">
        <w:rPr>
          <w:rFonts w:cstheme="minorHAnsi"/>
          <w:i/>
          <w:iCs/>
          <w:sz w:val="20"/>
          <w:szCs w:val="20"/>
        </w:rPr>
        <w:t>Le candidat veillera à apporter des réponses claires, synthétiques et directement exploitables par l’acheteur.</w:t>
      </w:r>
    </w:p>
    <w:p w14:paraId="324237D9" w14:textId="6960D811" w:rsidR="009D2264" w:rsidRPr="0005466C" w:rsidRDefault="009D2264" w:rsidP="009D2264">
      <w:pPr>
        <w:ind w:left="-46"/>
        <w:jc w:val="both"/>
        <w:rPr>
          <w:rFonts w:cstheme="minorHAnsi"/>
          <w:i/>
          <w:iCs/>
          <w:sz w:val="20"/>
          <w:szCs w:val="20"/>
        </w:rPr>
      </w:pPr>
      <w:r w:rsidRPr="009D2264">
        <w:rPr>
          <w:rFonts w:cstheme="minorHAnsi"/>
          <w:i/>
          <w:iCs/>
          <w:sz w:val="20"/>
          <w:szCs w:val="20"/>
        </w:rPr>
        <w:t>Les réponses devront être précises, chiffrées lorsque possible, et directement liées aux prestations proposées dans le cadre du marché.</w:t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836"/>
        <w:gridCol w:w="4111"/>
        <w:gridCol w:w="3969"/>
      </w:tblGrid>
      <w:tr w:rsidR="008826B6" w:rsidRPr="00C30B58" w14:paraId="6F0E6BF2" w14:textId="77777777" w:rsidTr="00437803">
        <w:tc>
          <w:tcPr>
            <w:tcW w:w="10916" w:type="dxa"/>
            <w:gridSpan w:val="3"/>
            <w:shd w:val="clear" w:color="auto" w:fill="F2F2F2" w:themeFill="background1" w:themeFillShade="F2"/>
            <w:vAlign w:val="center"/>
          </w:tcPr>
          <w:p w14:paraId="657C5D26" w14:textId="77777777" w:rsidR="008826B6" w:rsidRPr="00E26F4E" w:rsidRDefault="008826B6" w:rsidP="00787B2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37803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INFORMATIONS GÉNÉRALES (Non noté)</w:t>
            </w:r>
          </w:p>
        </w:tc>
      </w:tr>
      <w:tr w:rsidR="008826B6" w:rsidRPr="00C30B58" w14:paraId="4095881D" w14:textId="77777777" w:rsidTr="00D244DD">
        <w:trPr>
          <w:trHeight w:val="1198"/>
        </w:trPr>
        <w:tc>
          <w:tcPr>
            <w:tcW w:w="2836" w:type="dxa"/>
            <w:vMerge w:val="restart"/>
          </w:tcPr>
          <w:p w14:paraId="17500765" w14:textId="77777777" w:rsidR="008826B6" w:rsidRDefault="008826B6" w:rsidP="001E5C7B">
            <w:pPr>
              <w:numPr>
                <w:ilvl w:val="0"/>
                <w:numId w:val="1"/>
              </w:numPr>
              <w:ind w:left="31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Interlocuteur dédié au marché : </w:t>
            </w:r>
          </w:p>
          <w:p w14:paraId="7438777E" w14:textId="5163ACE8" w:rsidR="008826B6" w:rsidRDefault="008826B6" w:rsidP="001E5C7B">
            <w:pPr>
              <w:jc w:val="left"/>
              <w:rPr>
                <w:rFonts w:cstheme="minorHAnsi"/>
                <w:sz w:val="20"/>
                <w:szCs w:val="20"/>
              </w:rPr>
            </w:pPr>
            <w:r w:rsidRPr="00C30B5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Non noté</w:t>
            </w:r>
          </w:p>
        </w:tc>
        <w:tc>
          <w:tcPr>
            <w:tcW w:w="4111" w:type="dxa"/>
          </w:tcPr>
          <w:p w14:paraId="354D19C1" w14:textId="25AD8598" w:rsidR="008826B6" w:rsidRPr="00D21021" w:rsidRDefault="00E40F03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>
              <w:rPr>
                <w:rFonts w:eastAsia="MS Gothic" w:cstheme="minorHAnsi"/>
                <w:sz w:val="20"/>
                <w:szCs w:val="20"/>
                <w:u w:val="single"/>
              </w:rPr>
              <w:t>Interlocuteur c</w:t>
            </w:r>
            <w:r w:rsidR="008826B6"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ommercial : </w:t>
            </w:r>
          </w:p>
          <w:p w14:paraId="69E1DA0D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>Nom :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87715DE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2B8EA3C4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A2D5FEF" w14:textId="77777777" w:rsidR="008826B6" w:rsidRDefault="008826B6" w:rsidP="00787B2B">
            <w:pPr>
              <w:tabs>
                <w:tab w:val="left" w:leader="dot" w:pos="3402"/>
              </w:tabs>
              <w:ind w:right="113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14:paraId="59C62379" w14:textId="77777777" w:rsidR="008826B6" w:rsidRPr="00D21021" w:rsidRDefault="008826B6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>Pour la gestion de</w:t>
            </w:r>
            <w:r>
              <w:rPr>
                <w:rFonts w:eastAsia="MS Gothic" w:cstheme="minorHAnsi"/>
                <w:sz w:val="20"/>
                <w:szCs w:val="20"/>
                <w:u w:val="single"/>
              </w:rPr>
              <w:t xml:space="preserve"> la facturation, </w:t>
            </w: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si différent : </w:t>
            </w:r>
          </w:p>
          <w:p w14:paraId="214BB605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092A838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454C5458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C4C924E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  <w:tr w:rsidR="008826B6" w:rsidRPr="00C30B58" w14:paraId="397C263A" w14:textId="77777777" w:rsidTr="00D244DD">
        <w:trPr>
          <w:trHeight w:val="1197"/>
        </w:trPr>
        <w:tc>
          <w:tcPr>
            <w:tcW w:w="2836" w:type="dxa"/>
            <w:vMerge/>
          </w:tcPr>
          <w:p w14:paraId="439388D7" w14:textId="77777777" w:rsidR="008826B6" w:rsidRDefault="008826B6" w:rsidP="00787B2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DF584D0" w14:textId="77777777" w:rsidR="008826B6" w:rsidRPr="00D21021" w:rsidRDefault="008826B6" w:rsidP="00787B2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Pour la gestion des commandes si différent : </w:t>
            </w:r>
          </w:p>
          <w:p w14:paraId="1EF4D7D6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3208F007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1BED1ABB" w14:textId="77777777" w:rsidR="008826B6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22737C5" w14:textId="77777777" w:rsidR="008826B6" w:rsidRPr="00394362" w:rsidRDefault="008826B6" w:rsidP="00787B2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14:paraId="6593777A" w14:textId="77777777" w:rsidR="001E5C7B" w:rsidRPr="00D21021" w:rsidRDefault="001E5C7B" w:rsidP="001E5C7B">
            <w:pPr>
              <w:tabs>
                <w:tab w:val="left" w:leader="dot" w:pos="4313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 w:rsidRPr="00D21021">
              <w:rPr>
                <w:rFonts w:eastAsia="MS Gothic" w:cstheme="minorHAnsi"/>
                <w:sz w:val="20"/>
                <w:szCs w:val="20"/>
                <w:u w:val="single"/>
              </w:rPr>
              <w:t xml:space="preserve">Pour la gestion des réclamations si différent : </w:t>
            </w:r>
          </w:p>
          <w:p w14:paraId="655B6759" w14:textId="77777777" w:rsidR="001E5C7B" w:rsidRDefault="001E5C7B" w:rsidP="001E5C7B">
            <w:pPr>
              <w:tabs>
                <w:tab w:val="left" w:leader="dot" w:pos="3402"/>
              </w:tabs>
              <w:spacing w:after="0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Nom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7E98ADF9" w14:textId="77777777" w:rsidR="001E5C7B" w:rsidRDefault="001E5C7B" w:rsidP="001E5C7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Téléphone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42573832" w14:textId="77777777" w:rsidR="001E5C7B" w:rsidRDefault="001E5C7B" w:rsidP="001E5C7B">
            <w:pPr>
              <w:tabs>
                <w:tab w:val="left" w:leader="dot" w:pos="3402"/>
              </w:tabs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Mail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  <w:p w14:paraId="2713B10E" w14:textId="77777777" w:rsidR="008826B6" w:rsidRPr="00D21021" w:rsidRDefault="001E5C7B" w:rsidP="001E5C7B">
            <w:pPr>
              <w:tabs>
                <w:tab w:val="left" w:leader="dot" w:pos="3402"/>
              </w:tabs>
              <w:spacing w:after="0"/>
              <w:rPr>
                <w:rFonts w:eastAsia="MS Gothic" w:cstheme="minorHAnsi"/>
                <w:sz w:val="20"/>
                <w:szCs w:val="20"/>
                <w:u w:val="single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Disponibilités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  <w:tr w:rsidR="008826B6" w:rsidRPr="00C30B58" w14:paraId="27C18B6B" w14:textId="77777777" w:rsidTr="001E5C7B">
        <w:tc>
          <w:tcPr>
            <w:tcW w:w="2836" w:type="dxa"/>
          </w:tcPr>
          <w:p w14:paraId="5C815534" w14:textId="39A2D2A2" w:rsidR="008826B6" w:rsidRDefault="008826B6" w:rsidP="001E5C7B">
            <w:pPr>
              <w:numPr>
                <w:ilvl w:val="0"/>
                <w:numId w:val="1"/>
              </w:numPr>
              <w:ind w:left="314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Veuillez indiquer les fermetures annuelles</w:t>
            </w:r>
            <w:r w:rsidR="00E40F03">
              <w:rPr>
                <w:rFonts w:cstheme="minorHAnsi"/>
                <w:sz w:val="20"/>
                <w:szCs w:val="20"/>
              </w:rPr>
              <w:t xml:space="preserve"> ou l’absence de fermeture le cas échéant</w:t>
            </w:r>
            <w:r>
              <w:rPr>
                <w:rFonts w:cstheme="minorHAnsi"/>
                <w:sz w:val="20"/>
                <w:szCs w:val="20"/>
              </w:rPr>
              <w:t xml:space="preserve"> : </w:t>
            </w:r>
          </w:p>
          <w:p w14:paraId="68AE832E" w14:textId="77777777" w:rsidR="008826B6" w:rsidRPr="00C30B58" w:rsidRDefault="008826B6" w:rsidP="001E5C7B">
            <w:pPr>
              <w:jc w:val="left"/>
              <w:rPr>
                <w:rFonts w:cstheme="minorHAnsi"/>
                <w:sz w:val="20"/>
                <w:szCs w:val="20"/>
              </w:rPr>
            </w:pPr>
            <w:r w:rsidRPr="00C30B58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Non noté</w:t>
            </w:r>
          </w:p>
        </w:tc>
        <w:tc>
          <w:tcPr>
            <w:tcW w:w="8080" w:type="dxa"/>
            <w:gridSpan w:val="2"/>
          </w:tcPr>
          <w:p w14:paraId="09EB6D02" w14:textId="77777777" w:rsidR="008826B6" w:rsidRPr="00C30B58" w:rsidRDefault="008826B6" w:rsidP="001E5C7B">
            <w:pPr>
              <w:tabs>
                <w:tab w:val="left" w:leader="dot" w:pos="5985"/>
              </w:tabs>
              <w:jc w:val="left"/>
              <w:rPr>
                <w:rFonts w:eastAsia="MS Gothic" w:cstheme="minorHAnsi"/>
                <w:sz w:val="20"/>
                <w:szCs w:val="20"/>
              </w:rPr>
            </w:pPr>
            <w:r>
              <w:rPr>
                <w:rFonts w:eastAsia="MS Gothic" w:cstheme="minorHAnsi"/>
                <w:sz w:val="20"/>
                <w:szCs w:val="20"/>
              </w:rPr>
              <w:t xml:space="preserve">Préciser : </w:t>
            </w:r>
            <w:r>
              <w:rPr>
                <w:rFonts w:eastAsia="MS Gothic" w:cstheme="minorHAnsi"/>
                <w:sz w:val="20"/>
                <w:szCs w:val="20"/>
              </w:rPr>
              <w:tab/>
            </w:r>
          </w:p>
        </w:tc>
      </w:tr>
    </w:tbl>
    <w:p w14:paraId="0A211ED3" w14:textId="77777777" w:rsidR="008826B6" w:rsidRDefault="008826B6" w:rsidP="00160539">
      <w:pPr>
        <w:tabs>
          <w:tab w:val="left" w:leader="dot" w:pos="5377"/>
        </w:tabs>
        <w:jc w:val="both"/>
      </w:pPr>
    </w:p>
    <w:p w14:paraId="4531CF5C" w14:textId="3705C087" w:rsidR="6450BBB4" w:rsidRDefault="6450BBB4" w:rsidP="6450BBB4">
      <w:pPr>
        <w:tabs>
          <w:tab w:val="left" w:leader="dot" w:pos="5377"/>
        </w:tabs>
        <w:jc w:val="both"/>
      </w:pPr>
    </w:p>
    <w:p w14:paraId="397FD50D" w14:textId="77777777" w:rsidR="00D06274" w:rsidRDefault="00D06274" w:rsidP="6450BBB4">
      <w:pPr>
        <w:tabs>
          <w:tab w:val="left" w:leader="dot" w:pos="5377"/>
        </w:tabs>
        <w:jc w:val="both"/>
      </w:pPr>
    </w:p>
    <w:p w14:paraId="0F7B80BE" w14:textId="77777777" w:rsidR="00D06274" w:rsidRDefault="00D06274" w:rsidP="6450BBB4">
      <w:pPr>
        <w:tabs>
          <w:tab w:val="left" w:leader="dot" w:pos="5377"/>
        </w:tabs>
        <w:jc w:val="both"/>
      </w:pPr>
    </w:p>
    <w:p w14:paraId="6B3CBA5C" w14:textId="77777777" w:rsidR="00D06274" w:rsidRDefault="00D06274" w:rsidP="6450BBB4">
      <w:pPr>
        <w:tabs>
          <w:tab w:val="left" w:leader="dot" w:pos="5377"/>
        </w:tabs>
        <w:jc w:val="both"/>
      </w:pPr>
    </w:p>
    <w:p w14:paraId="38BEFD04" w14:textId="77777777" w:rsidR="00D06274" w:rsidRDefault="00D06274" w:rsidP="6450BBB4">
      <w:pPr>
        <w:tabs>
          <w:tab w:val="left" w:leader="dot" w:pos="5377"/>
        </w:tabs>
        <w:jc w:val="both"/>
      </w:pPr>
    </w:p>
    <w:p w14:paraId="3D15BA16" w14:textId="77777777" w:rsidR="00D06274" w:rsidRDefault="00D06274" w:rsidP="6450BBB4">
      <w:pPr>
        <w:tabs>
          <w:tab w:val="left" w:leader="dot" w:pos="5377"/>
        </w:tabs>
        <w:jc w:val="both"/>
      </w:pPr>
    </w:p>
    <w:p w14:paraId="79374D44" w14:textId="52204976" w:rsidR="6450BBB4" w:rsidRDefault="6450BBB4" w:rsidP="6450BBB4">
      <w:pPr>
        <w:tabs>
          <w:tab w:val="left" w:leader="dot" w:pos="5377"/>
        </w:tabs>
        <w:jc w:val="both"/>
      </w:pPr>
    </w:p>
    <w:p w14:paraId="214B0738" w14:textId="5660BA6C" w:rsidR="00D5020D" w:rsidRDefault="00D5020D" w:rsidP="00027DED"/>
    <w:p w14:paraId="012FFF69" w14:textId="443017E5" w:rsidR="00D5020D" w:rsidRPr="00B43E86" w:rsidRDefault="00D5020D" w:rsidP="00D5020D">
      <w:pPr>
        <w:pStyle w:val="Titre1"/>
        <w:rPr>
          <w:rFonts w:asciiTheme="minorHAnsi" w:hAnsiTheme="minorHAnsi" w:cstheme="minorHAnsi"/>
        </w:rPr>
      </w:pPr>
      <w:r w:rsidRPr="00B43E86">
        <w:rPr>
          <w:rFonts w:asciiTheme="minorHAnsi" w:hAnsiTheme="minorHAnsi" w:cstheme="minorHAnsi"/>
        </w:rPr>
        <w:lastRenderedPageBreak/>
        <w:t>Lot N°</w:t>
      </w:r>
      <w:r>
        <w:rPr>
          <w:rFonts w:asciiTheme="minorHAnsi" w:hAnsiTheme="minorHAnsi" w:cstheme="minorHAnsi"/>
        </w:rPr>
        <w:t>3</w:t>
      </w:r>
      <w:r w:rsidR="0047287A">
        <w:rPr>
          <w:rFonts w:asciiTheme="minorHAnsi" w:hAnsiTheme="minorHAnsi" w:cstheme="minorHAnsi"/>
        </w:rPr>
        <w:t xml:space="preserve"> Fourniture, </w:t>
      </w:r>
      <w:r>
        <w:rPr>
          <w:rFonts w:asciiTheme="minorHAnsi" w:hAnsiTheme="minorHAnsi" w:cstheme="minorHAnsi"/>
        </w:rPr>
        <w:t xml:space="preserve">rénovation </w:t>
      </w:r>
      <w:r w:rsidR="0047287A">
        <w:rPr>
          <w:rFonts w:asciiTheme="minorHAnsi" w:hAnsiTheme="minorHAnsi" w:cstheme="minorHAnsi"/>
        </w:rPr>
        <w:t xml:space="preserve">et maintenance des amphithéâtres </w:t>
      </w:r>
    </w:p>
    <w:p w14:paraId="29661D69" w14:textId="77777777" w:rsidR="00D5020D" w:rsidRPr="00B43E86" w:rsidRDefault="00D5020D" w:rsidP="00D5020D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1. PRIX – Pondération 45 %</w:t>
      </w:r>
    </w:p>
    <w:p w14:paraId="4D831CD0" w14:textId="77777777" w:rsidR="00D5020D" w:rsidRPr="00B43E86" w:rsidRDefault="00D5020D" w:rsidP="00D5020D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  <w:r w:rsidRPr="00B43E86">
        <w:rPr>
          <w:rFonts w:eastAsia="Times New Roman" w:cstheme="minorHAnsi"/>
          <w:lang w:eastAsia="fr-FR"/>
        </w:rPr>
        <w:t>Le candidat complète la simulation de commande.</w:t>
      </w:r>
    </w:p>
    <w:p w14:paraId="39F52A79" w14:textId="77777777" w:rsidR="00D5020D" w:rsidRDefault="00D5020D" w:rsidP="00D5020D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  <w:r w:rsidRPr="00B43E86">
        <w:rPr>
          <w:rFonts w:eastAsia="Times New Roman" w:cstheme="minorHAnsi"/>
          <w:lang w:eastAsia="fr-FR"/>
        </w:rPr>
        <w:t>Aucune réponse rédactionnelle complémentaire n’est attendue au titre de ce critère.</w:t>
      </w:r>
    </w:p>
    <w:p w14:paraId="0D6B2A18" w14:textId="77777777" w:rsidR="00D5020D" w:rsidRPr="00B43E86" w:rsidRDefault="00D5020D" w:rsidP="00D5020D">
      <w:pPr>
        <w:spacing w:before="100" w:beforeAutospacing="1" w:after="100" w:afterAutospacing="1" w:line="300" w:lineRule="atLeast"/>
        <w:jc w:val="left"/>
        <w:rPr>
          <w:rFonts w:eastAsia="Times New Roman" w:cstheme="minorHAnsi"/>
          <w:lang w:eastAsia="fr-FR"/>
        </w:rPr>
      </w:pPr>
    </w:p>
    <w:p w14:paraId="633A8ECB" w14:textId="7351DA0E" w:rsidR="00D5020D" w:rsidRPr="00027DED" w:rsidRDefault="00D5020D" w:rsidP="00D5020D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2. VALEUR TECHNIQUE</w:t>
      </w:r>
      <w:r w:rsidR="00135E4A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</w:t>
      </w:r>
      <w:r w:rsidR="00135E4A">
        <w:rPr>
          <w:rFonts w:eastAsia="Times New Roman" w:cstheme="minorHAnsi"/>
          <w:b/>
          <w:bCs/>
          <w:i/>
          <w:iCs/>
          <w:kern w:val="36"/>
          <w:sz w:val="32"/>
          <w:szCs w:val="32"/>
          <w:lang w:eastAsia="fr-FR"/>
        </w:rPr>
        <w:t>(Réponses à donner en lien avec les fiches techniques)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– Pondération 4</w:t>
      </w: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0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D5020D" w:rsidRPr="00C30B58" w14:paraId="7D4A6B41" w14:textId="77777777" w:rsidTr="00EF28DA">
        <w:tc>
          <w:tcPr>
            <w:tcW w:w="10916" w:type="dxa"/>
            <w:shd w:val="clear" w:color="auto" w:fill="F2F2F2" w:themeFill="background1" w:themeFillShade="F2"/>
            <w:vAlign w:val="center"/>
          </w:tcPr>
          <w:p w14:paraId="01BC58DC" w14:textId="77777777" w:rsidR="00D5020D" w:rsidRDefault="00D5020D" w:rsidP="00EF28DA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SC1 – </w:t>
            </w:r>
            <w:commentRangeStart w:id="0"/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QUALITÉ DES </w:t>
            </w:r>
            <w:r w:rsidRPr="00D5020D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SOLUTIONS TECHNIQUES 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="00135E4A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20</w:t>
            </w:r>
            <w:r w:rsidRPr="006B75C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%)</w:t>
            </w:r>
            <w:commentRangeEnd w:id="0"/>
            <w:r w:rsidR="00C334E4">
              <w:rPr>
                <w:rStyle w:val="Marquedecommentaire"/>
              </w:rPr>
              <w:commentReference w:id="0"/>
            </w:r>
          </w:p>
          <w:p w14:paraId="5884E4CD" w14:textId="62CEBD81" w:rsidR="00135E4A" w:rsidRPr="00135E4A" w:rsidRDefault="00135E4A" w:rsidP="00EF28DA">
            <w:pPr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135E4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Réponses à donner en lien avec les fiches techniques</w:t>
            </w:r>
          </w:p>
        </w:tc>
      </w:tr>
      <w:tr w:rsidR="00D5020D" w14:paraId="769F3E78" w14:textId="77777777" w:rsidTr="00EF28DA">
        <w:tc>
          <w:tcPr>
            <w:tcW w:w="10916" w:type="dxa"/>
          </w:tcPr>
          <w:p w14:paraId="2B019433" w14:textId="765DC695" w:rsidR="00D5020D" w:rsidRPr="00C852AE" w:rsidRDefault="00135E4A" w:rsidP="00EF28DA">
            <w:pPr>
              <w:spacing w:before="0" w:after="0" w:line="300" w:lineRule="atLeast"/>
              <w:jc w:val="left"/>
              <w:rPr>
                <w:rFonts w:ascii="Segoe UI" w:eastAsia="Times New Roman" w:hAnsi="Segoe UI" w:cs="Segoe UI"/>
                <w:sz w:val="21"/>
                <w:szCs w:val="21"/>
                <w:lang w:eastAsia="fr-FR"/>
              </w:rPr>
            </w:pPr>
            <w:r w:rsidRPr="00135E4A">
              <w:t>Présentation des caractéristiques techniques et esthétiques des mobiliers d’amphithéâtre proposées, à partir des fiches techniques (structures, matériaux, finitions, dimensions, épaisseurs)</w:t>
            </w:r>
          </w:p>
        </w:tc>
      </w:tr>
      <w:tr w:rsidR="00D5020D" w14:paraId="03226CA3" w14:textId="77777777" w:rsidTr="00EF28DA">
        <w:tc>
          <w:tcPr>
            <w:tcW w:w="10916" w:type="dxa"/>
          </w:tcPr>
          <w:p w14:paraId="562C688B" w14:textId="77777777" w:rsidR="00D5020D" w:rsidRDefault="00D5020D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0B38C85" w14:textId="77777777" w:rsidR="00D5020D" w:rsidRPr="007C4A45" w:rsidRDefault="00D5020D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D5020D" w14:paraId="6F4082CC" w14:textId="77777777" w:rsidTr="00EF28DA">
        <w:tc>
          <w:tcPr>
            <w:tcW w:w="10916" w:type="dxa"/>
          </w:tcPr>
          <w:p w14:paraId="5AAE6409" w14:textId="5492E34E" w:rsidR="00D5020D" w:rsidRPr="00C21821" w:rsidRDefault="00135E4A" w:rsidP="00EF28DA">
            <w:pPr>
              <w:tabs>
                <w:tab w:val="left" w:leader="dot" w:pos="5377"/>
              </w:tabs>
              <w:jc w:val="both"/>
            </w:pPr>
            <w:r w:rsidRPr="00135E4A">
              <w:t>Description détaillée de la robustesse et de la durabilité des structures (piètements, systèmes de fixation au sol, stabilité des rangées,</w:t>
            </w:r>
            <w:r w:rsidR="00387880">
              <w:t xml:space="preserve"> tests ou normes réalisés,</w:t>
            </w:r>
            <w:r w:rsidRPr="00135E4A">
              <w:t xml:space="preserve"> résistance à un usage intensif)</w:t>
            </w:r>
          </w:p>
        </w:tc>
      </w:tr>
      <w:tr w:rsidR="00D5020D" w14:paraId="131FF401" w14:textId="77777777" w:rsidTr="00EF28DA">
        <w:tc>
          <w:tcPr>
            <w:tcW w:w="10916" w:type="dxa"/>
          </w:tcPr>
          <w:p w14:paraId="18E6AF51" w14:textId="77777777" w:rsidR="00D5020D" w:rsidRDefault="00D5020D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4E07CC8" w14:textId="77777777" w:rsidR="00D5020D" w:rsidRPr="00C21821" w:rsidRDefault="00D5020D" w:rsidP="00EF28DA">
            <w:pPr>
              <w:tabs>
                <w:tab w:val="left" w:leader="dot" w:pos="5377"/>
              </w:tabs>
              <w:jc w:val="both"/>
            </w:pPr>
          </w:p>
        </w:tc>
      </w:tr>
      <w:tr w:rsidR="00D5020D" w14:paraId="7DCFB835" w14:textId="77777777" w:rsidTr="00EF28DA">
        <w:tc>
          <w:tcPr>
            <w:tcW w:w="10916" w:type="dxa"/>
          </w:tcPr>
          <w:p w14:paraId="4BE07AB1" w14:textId="5A3DBAD2" w:rsidR="00D5020D" w:rsidRPr="00A13617" w:rsidRDefault="00135E4A" w:rsidP="00EF28DA">
            <w:pPr>
              <w:tabs>
                <w:tab w:val="left" w:leader="dot" w:pos="5377"/>
              </w:tabs>
              <w:jc w:val="both"/>
              <w:rPr>
                <w:i/>
                <w:iCs/>
                <w:color w:val="5B9BD5" w:themeColor="accent5"/>
              </w:rPr>
            </w:pPr>
            <w:r w:rsidRPr="00135E4A">
              <w:t>Présentation des systèmes d’assises proposés (type de mécanisme : ressort, contrepoids ou vérin), avec justification des choix techniques (durabilité, niveau sonore, maintenance)</w:t>
            </w:r>
          </w:p>
        </w:tc>
      </w:tr>
      <w:tr w:rsidR="00D5020D" w14:paraId="1D3C169A" w14:textId="77777777" w:rsidTr="00EF28DA">
        <w:tc>
          <w:tcPr>
            <w:tcW w:w="10916" w:type="dxa"/>
          </w:tcPr>
          <w:p w14:paraId="24DAB647" w14:textId="77777777" w:rsidR="00D5020D" w:rsidRDefault="00D5020D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58F805B" w14:textId="77777777" w:rsidR="00D5020D" w:rsidRDefault="00D5020D" w:rsidP="00EF28DA">
            <w:pPr>
              <w:pStyle w:val="Paragraphedeliste"/>
              <w:tabs>
                <w:tab w:val="left" w:leader="dot" w:pos="5377"/>
              </w:tabs>
              <w:ind w:left="317"/>
              <w:jc w:val="both"/>
            </w:pPr>
          </w:p>
        </w:tc>
      </w:tr>
      <w:tr w:rsidR="00D5020D" w14:paraId="019B8BB4" w14:textId="77777777" w:rsidTr="00EF28DA">
        <w:tc>
          <w:tcPr>
            <w:tcW w:w="10916" w:type="dxa"/>
          </w:tcPr>
          <w:p w14:paraId="253BC905" w14:textId="5359BC75" w:rsidR="00D5020D" w:rsidRDefault="00D5020D" w:rsidP="00EF28DA">
            <w:pPr>
              <w:jc w:val="left"/>
            </w:pPr>
            <w:r w:rsidRPr="00D5020D">
              <w:t>Description des modalités de maintenance des éléments (remplacement des assises, mécanismes, tablettes</w:t>
            </w:r>
            <w:r w:rsidR="00135E4A">
              <w:t xml:space="preserve"> et autres sous-ensembles démontables</w:t>
            </w:r>
            <w:r w:rsidRPr="00D5020D">
              <w:t>)</w:t>
            </w:r>
          </w:p>
        </w:tc>
      </w:tr>
      <w:tr w:rsidR="00D5020D" w14:paraId="54375D0B" w14:textId="77777777" w:rsidTr="00EF28DA">
        <w:tc>
          <w:tcPr>
            <w:tcW w:w="10916" w:type="dxa"/>
          </w:tcPr>
          <w:p w14:paraId="474B256C" w14:textId="77777777" w:rsidR="00D5020D" w:rsidRDefault="00D5020D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28E78072" w14:textId="77777777" w:rsidR="00D5020D" w:rsidRDefault="00D5020D" w:rsidP="00EF28DA">
            <w:pPr>
              <w:tabs>
                <w:tab w:val="left" w:leader="dot" w:pos="5377"/>
              </w:tabs>
              <w:jc w:val="both"/>
            </w:pPr>
          </w:p>
        </w:tc>
      </w:tr>
      <w:tr w:rsidR="00135E4A" w14:paraId="13E5805E" w14:textId="77777777" w:rsidTr="00EF28DA">
        <w:tc>
          <w:tcPr>
            <w:tcW w:w="10916" w:type="dxa"/>
          </w:tcPr>
          <w:p w14:paraId="65E817CA" w14:textId="13489815" w:rsidR="00135E4A" w:rsidRDefault="00381BF8" w:rsidP="00381BF8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135E4A">
              <w:t>Présentation de la longévité des solutions techniques proposées et des conditions de réassort dans le temps (</w:t>
            </w:r>
            <w:r>
              <w:t xml:space="preserve">engagements sur le </w:t>
            </w:r>
            <w:r w:rsidRPr="00135E4A">
              <w:t>maintien des références, évolution des gammes, compatibilité entre générations de produits)</w:t>
            </w:r>
          </w:p>
        </w:tc>
      </w:tr>
      <w:tr w:rsidR="00381BF8" w14:paraId="35CD755A" w14:textId="77777777" w:rsidTr="00EF28DA">
        <w:tc>
          <w:tcPr>
            <w:tcW w:w="10916" w:type="dxa"/>
          </w:tcPr>
          <w:p w14:paraId="53DBA46F" w14:textId="77777777" w:rsidR="00381BF8" w:rsidRPr="00135E4A" w:rsidRDefault="00381BF8" w:rsidP="00381BF8">
            <w:pPr>
              <w:tabs>
                <w:tab w:val="left" w:leader="dot" w:pos="5377"/>
              </w:tabs>
              <w:jc w:val="both"/>
            </w:pPr>
            <w:r w:rsidRPr="00135E4A">
              <w:rPr>
                <w:i/>
                <w:iCs/>
              </w:rPr>
              <w:t>Réponse</w:t>
            </w:r>
            <w:r w:rsidRPr="00135E4A">
              <w:t xml:space="preserve"> : </w:t>
            </w:r>
          </w:p>
          <w:p w14:paraId="0C0EFB5A" w14:textId="77777777" w:rsidR="00381BF8" w:rsidRPr="00135E4A" w:rsidRDefault="00381BF8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6AF961B6" w14:textId="77777777" w:rsidR="00D5020D" w:rsidRDefault="00D5020D" w:rsidP="00D5020D"/>
    <w:p w14:paraId="7C266079" w14:textId="7891D756" w:rsidR="00135E4A" w:rsidRDefault="00135E4A">
      <w:pPr>
        <w:spacing w:before="0" w:after="160" w:line="259" w:lineRule="auto"/>
        <w:jc w:val="left"/>
      </w:pPr>
      <w:r>
        <w:br w:type="page"/>
      </w:r>
    </w:p>
    <w:tbl>
      <w:tblPr>
        <w:tblStyle w:val="Grilledutableau"/>
        <w:tblpPr w:leftFromText="141" w:rightFromText="141" w:vertAnchor="page" w:horzAnchor="margin" w:tblpXSpec="center" w:tblpY="667"/>
        <w:tblW w:w="1091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135E4A" w:rsidRPr="00E26F4E" w14:paraId="3EF5FBA8" w14:textId="77777777" w:rsidTr="00135E4A">
        <w:tc>
          <w:tcPr>
            <w:tcW w:w="10916" w:type="dxa"/>
            <w:shd w:val="clear" w:color="auto" w:fill="F2F2F2" w:themeFill="background1" w:themeFillShade="F2"/>
            <w:vAlign w:val="center"/>
          </w:tcPr>
          <w:p w14:paraId="52F5E8EF" w14:textId="53668659" w:rsidR="00135E4A" w:rsidRPr="007E1BB9" w:rsidRDefault="00135E4A" w:rsidP="00135E4A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7E1BB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SC2 </w:t>
            </w:r>
            <w:r w:rsidR="007E1BB9" w:rsidRPr="007E1BB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="007E1BB9" w:rsidRPr="007E1BB9">
              <w:rPr>
                <w:b/>
                <w:bCs/>
                <w:sz w:val="20"/>
                <w:szCs w:val="20"/>
              </w:rPr>
              <w:t>ORGANISATION</w:t>
            </w:r>
            <w:r w:rsidRPr="007E1BB9">
              <w:rPr>
                <w:b/>
                <w:bCs/>
                <w:sz w:val="18"/>
                <w:szCs w:val="18"/>
              </w:rPr>
              <w:t xml:space="preserve"> </w:t>
            </w:r>
            <w:r w:rsidRPr="007E1BB9">
              <w:rPr>
                <w:b/>
                <w:bCs/>
                <w:sz w:val="20"/>
                <w:szCs w:val="20"/>
              </w:rPr>
              <w:t xml:space="preserve">DÉDIÉE À L’EXÉCUTION DES PRESTATIONS </w:t>
            </w:r>
            <w:r w:rsidRPr="007E1BB9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(20%)</w:t>
            </w:r>
          </w:p>
        </w:tc>
      </w:tr>
      <w:tr w:rsidR="00135E4A" w:rsidRPr="6450BBB4" w14:paraId="68EF393A" w14:textId="77777777" w:rsidTr="00135E4A">
        <w:tc>
          <w:tcPr>
            <w:tcW w:w="10916" w:type="dxa"/>
          </w:tcPr>
          <w:p w14:paraId="7DC425E8" w14:textId="0851C31A" w:rsidR="00135E4A" w:rsidRPr="6450BBB4" w:rsidRDefault="00135E4A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135E4A">
              <w:t>Présentation de l’organisation dédiée à l’exécution des prestations (équipes affectées, qualifications, moyens humains et techniques mobilisés)</w:t>
            </w:r>
            <w:r w:rsidR="000124CD">
              <w:t xml:space="preserve"> ainsi que la part de personnes en (ré)insertion affectée à l’exécution du marché</w:t>
            </w:r>
          </w:p>
        </w:tc>
      </w:tr>
      <w:tr w:rsidR="00135E4A" w:rsidRPr="6450BBB4" w14:paraId="3D043B0D" w14:textId="77777777" w:rsidTr="00135E4A">
        <w:tc>
          <w:tcPr>
            <w:tcW w:w="10916" w:type="dxa"/>
          </w:tcPr>
          <w:p w14:paraId="3C736154" w14:textId="77777777" w:rsidR="00135E4A" w:rsidRDefault="00135E4A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169A5A3" w14:textId="77777777" w:rsidR="00135E4A" w:rsidRPr="00C21821" w:rsidRDefault="00135E4A" w:rsidP="00135E4A">
            <w:pPr>
              <w:tabs>
                <w:tab w:val="left" w:leader="dot" w:pos="5377"/>
              </w:tabs>
              <w:jc w:val="both"/>
            </w:pPr>
          </w:p>
        </w:tc>
      </w:tr>
      <w:tr w:rsidR="00135E4A" w:rsidRPr="6450BBB4" w14:paraId="2EF9717E" w14:textId="77777777" w:rsidTr="00135E4A">
        <w:tc>
          <w:tcPr>
            <w:tcW w:w="10916" w:type="dxa"/>
          </w:tcPr>
          <w:p w14:paraId="665A3D95" w14:textId="6233A927" w:rsidR="00135E4A" w:rsidRPr="00C21821" w:rsidRDefault="00135E4A" w:rsidP="00135E4A">
            <w:pPr>
              <w:tabs>
                <w:tab w:val="left" w:leader="dot" w:pos="5377"/>
              </w:tabs>
              <w:jc w:val="both"/>
            </w:pPr>
            <w:r w:rsidRPr="00135E4A">
              <w:t>Description des modalités de gestion des projets de rénovation (organisation, phasage, coordination des interventions, capacité à gérer des opérations complètes et partielles)</w:t>
            </w:r>
          </w:p>
        </w:tc>
      </w:tr>
      <w:tr w:rsidR="00135E4A" w:rsidRPr="6450BBB4" w14:paraId="6AEC9639" w14:textId="77777777" w:rsidTr="00135E4A">
        <w:tc>
          <w:tcPr>
            <w:tcW w:w="10916" w:type="dxa"/>
          </w:tcPr>
          <w:p w14:paraId="3283CBFC" w14:textId="77777777" w:rsidR="00135E4A" w:rsidRDefault="00135E4A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5355AE4" w14:textId="77777777" w:rsidR="00135E4A" w:rsidRPr="00CB7631" w:rsidRDefault="00135E4A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135E4A" w:rsidRPr="6450BBB4" w14:paraId="28081D8E" w14:textId="77777777" w:rsidTr="00135E4A">
        <w:tc>
          <w:tcPr>
            <w:tcW w:w="10916" w:type="dxa"/>
          </w:tcPr>
          <w:p w14:paraId="114BE7CB" w14:textId="24E352C8" w:rsidR="00135E4A" w:rsidRPr="00027DED" w:rsidRDefault="00135E4A" w:rsidP="00135E4A">
            <w:pPr>
              <w:tabs>
                <w:tab w:val="left" w:leader="dot" w:pos="5377"/>
              </w:tabs>
              <w:jc w:val="both"/>
            </w:pPr>
            <w:r w:rsidRPr="00135E4A">
              <w:t>Présentation des modalités de commande, de suivi et de pilotage des prestations (interlocuteurs dédiés, outils de suivi, traçabilité des demandes et des interventions)</w:t>
            </w:r>
          </w:p>
        </w:tc>
      </w:tr>
      <w:tr w:rsidR="00135E4A" w:rsidRPr="6450BBB4" w14:paraId="5235CB07" w14:textId="77777777" w:rsidTr="00135E4A">
        <w:tc>
          <w:tcPr>
            <w:tcW w:w="10916" w:type="dxa"/>
          </w:tcPr>
          <w:p w14:paraId="5A629D03" w14:textId="77777777" w:rsidR="00135E4A" w:rsidRDefault="00135E4A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42E606C" w14:textId="77777777" w:rsidR="00135E4A" w:rsidRPr="00CB7631" w:rsidRDefault="00135E4A" w:rsidP="00135E4A">
            <w:pPr>
              <w:tabs>
                <w:tab w:val="left" w:leader="dot" w:pos="5377"/>
              </w:tabs>
              <w:jc w:val="both"/>
            </w:pPr>
          </w:p>
        </w:tc>
      </w:tr>
      <w:tr w:rsidR="00135E4A" w:rsidRPr="6450BBB4" w14:paraId="371CB5A3" w14:textId="77777777" w:rsidTr="00135E4A">
        <w:tc>
          <w:tcPr>
            <w:tcW w:w="10916" w:type="dxa"/>
          </w:tcPr>
          <w:p w14:paraId="74BAA36E" w14:textId="0EDEC908" w:rsidR="00135E4A" w:rsidRPr="00027DED" w:rsidRDefault="00135E4A" w:rsidP="00135E4A">
            <w:pPr>
              <w:jc w:val="both"/>
            </w:pPr>
            <w:r w:rsidRPr="00135E4A">
              <w:t>Description des modalités d’intervention en site occupé (prise en compte des contraintes d’exploitation universitaire, gestion des nuisances, sécurité)</w:t>
            </w:r>
          </w:p>
        </w:tc>
      </w:tr>
      <w:tr w:rsidR="00135E4A" w:rsidRPr="6450BBB4" w14:paraId="6629E21C" w14:textId="77777777" w:rsidTr="00135E4A">
        <w:tc>
          <w:tcPr>
            <w:tcW w:w="10916" w:type="dxa"/>
          </w:tcPr>
          <w:p w14:paraId="0FA6D4A7" w14:textId="77777777" w:rsidR="00135E4A" w:rsidRDefault="00135E4A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10CE13F" w14:textId="77777777" w:rsidR="00135E4A" w:rsidRPr="00CB7631" w:rsidRDefault="00135E4A" w:rsidP="00135E4A">
            <w:pPr>
              <w:tabs>
                <w:tab w:val="left" w:leader="dot" w:pos="5377"/>
              </w:tabs>
              <w:jc w:val="both"/>
            </w:pPr>
          </w:p>
        </w:tc>
      </w:tr>
      <w:tr w:rsidR="00135E4A" w:rsidRPr="6450BBB4" w14:paraId="5DC5B488" w14:textId="77777777" w:rsidTr="00135E4A">
        <w:tc>
          <w:tcPr>
            <w:tcW w:w="10916" w:type="dxa"/>
          </w:tcPr>
          <w:p w14:paraId="1BCB353A" w14:textId="58BDA506" w:rsidR="00135E4A" w:rsidRPr="00135E4A" w:rsidRDefault="00135E4A" w:rsidP="00135E4A">
            <w:pPr>
              <w:tabs>
                <w:tab w:val="left" w:leader="dot" w:pos="5377"/>
              </w:tabs>
              <w:jc w:val="both"/>
            </w:pPr>
            <w:r w:rsidRPr="00135E4A">
              <w:t>Présentation du recours à un bureau d’études le cas échéant (relevés, études techniques, plans d’implantation, adaptation aux contraintes techniques et patrimoniales)</w:t>
            </w:r>
          </w:p>
        </w:tc>
      </w:tr>
      <w:tr w:rsidR="00135E4A" w:rsidRPr="6450BBB4" w14:paraId="2A617FE4" w14:textId="77777777" w:rsidTr="00135E4A">
        <w:tc>
          <w:tcPr>
            <w:tcW w:w="10916" w:type="dxa"/>
          </w:tcPr>
          <w:p w14:paraId="4CD6B333" w14:textId="77777777" w:rsidR="007E1BB9" w:rsidRDefault="007E1BB9" w:rsidP="007E1BB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47B29DEE" w14:textId="77777777" w:rsidR="00135E4A" w:rsidRDefault="00135E4A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135E4A" w:rsidRPr="6450BBB4" w14:paraId="249411F6" w14:textId="77777777" w:rsidTr="00135E4A">
        <w:tc>
          <w:tcPr>
            <w:tcW w:w="10916" w:type="dxa"/>
          </w:tcPr>
          <w:p w14:paraId="27734A7F" w14:textId="77777777" w:rsidR="00135E4A" w:rsidRPr="00135E4A" w:rsidRDefault="00135E4A" w:rsidP="00135E4A">
            <w:pPr>
              <w:tabs>
                <w:tab w:val="left" w:leader="dot" w:pos="5377"/>
              </w:tabs>
              <w:jc w:val="both"/>
            </w:pPr>
            <w:r w:rsidRPr="00135E4A">
              <w:t>Indication des délais proposés :</w:t>
            </w:r>
          </w:p>
          <w:p w14:paraId="0CFDADCD" w14:textId="77777777" w:rsidR="00135E4A" w:rsidRPr="00135E4A" w:rsidRDefault="00135E4A" w:rsidP="00135E4A">
            <w:pPr>
              <w:tabs>
                <w:tab w:val="left" w:leader="dot" w:pos="5377"/>
              </w:tabs>
              <w:jc w:val="both"/>
            </w:pPr>
            <w:r w:rsidRPr="00135E4A">
              <w:t>- délais de réponse aux demandes</w:t>
            </w:r>
          </w:p>
          <w:p w14:paraId="7B0145C5" w14:textId="77777777" w:rsidR="00135E4A" w:rsidRPr="00135E4A" w:rsidRDefault="00135E4A" w:rsidP="00135E4A">
            <w:pPr>
              <w:tabs>
                <w:tab w:val="left" w:leader="dot" w:pos="5377"/>
              </w:tabs>
              <w:jc w:val="both"/>
            </w:pPr>
            <w:r w:rsidRPr="00135E4A">
              <w:t>- délais de réalisation (rénovation complète, partielle, intervention ponctuelle)</w:t>
            </w:r>
          </w:p>
          <w:p w14:paraId="73F54CE6" w14:textId="6D750E0A" w:rsidR="00135E4A" w:rsidRDefault="00135E4A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135E4A">
              <w:t xml:space="preserve">- délais d’intervention </w:t>
            </w:r>
            <w:r w:rsidR="00711D1D">
              <w:t>de petites réparations</w:t>
            </w:r>
          </w:p>
        </w:tc>
      </w:tr>
      <w:tr w:rsidR="00135E4A" w:rsidRPr="6450BBB4" w14:paraId="3C86136A" w14:textId="77777777" w:rsidTr="00135E4A">
        <w:tc>
          <w:tcPr>
            <w:tcW w:w="10916" w:type="dxa"/>
          </w:tcPr>
          <w:p w14:paraId="63A5891C" w14:textId="77777777" w:rsidR="007E1BB9" w:rsidRDefault="007E1BB9" w:rsidP="007E1BB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11D53CB1" w14:textId="77777777" w:rsidR="00135E4A" w:rsidRDefault="00135E4A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135E4A" w:rsidRPr="6450BBB4" w14:paraId="2894D578" w14:textId="77777777" w:rsidTr="00135E4A">
        <w:tc>
          <w:tcPr>
            <w:tcW w:w="10916" w:type="dxa"/>
          </w:tcPr>
          <w:p w14:paraId="0CDB906F" w14:textId="77777777" w:rsidR="00135E4A" w:rsidRPr="00711D1D" w:rsidRDefault="00135E4A" w:rsidP="00135E4A">
            <w:pPr>
              <w:tabs>
                <w:tab w:val="left" w:leader="dot" w:pos="5377"/>
              </w:tabs>
              <w:jc w:val="both"/>
            </w:pPr>
            <w:r w:rsidRPr="00711D1D">
              <w:t>Présentation des modalités de service après-vente et de garantie :</w:t>
            </w:r>
          </w:p>
          <w:p w14:paraId="5E409B62" w14:textId="77777777" w:rsidR="00135E4A" w:rsidRPr="00711D1D" w:rsidRDefault="00135E4A" w:rsidP="00135E4A">
            <w:pPr>
              <w:tabs>
                <w:tab w:val="left" w:leader="dot" w:pos="5377"/>
              </w:tabs>
              <w:jc w:val="both"/>
            </w:pPr>
            <w:r w:rsidRPr="00711D1D">
              <w:t>- organisation du SAV</w:t>
            </w:r>
          </w:p>
          <w:p w14:paraId="6F95ED1E" w14:textId="77777777" w:rsidR="00135E4A" w:rsidRPr="00711D1D" w:rsidRDefault="00135E4A" w:rsidP="00135E4A">
            <w:pPr>
              <w:tabs>
                <w:tab w:val="left" w:leader="dot" w:pos="5377"/>
              </w:tabs>
              <w:jc w:val="both"/>
            </w:pPr>
            <w:r w:rsidRPr="00711D1D">
              <w:t>- types d’interventions (maintenance, remplacement de pièces, remise en état)</w:t>
            </w:r>
          </w:p>
          <w:p w14:paraId="65DB4938" w14:textId="65B69507" w:rsidR="00135E4A" w:rsidRPr="00711D1D" w:rsidRDefault="00135E4A" w:rsidP="00135E4A">
            <w:pPr>
              <w:tabs>
                <w:tab w:val="left" w:leader="dot" w:pos="5377"/>
              </w:tabs>
              <w:jc w:val="both"/>
            </w:pPr>
            <w:r w:rsidRPr="00711D1D">
              <w:t>- conditions de mise en œuvre des garanties</w:t>
            </w:r>
          </w:p>
        </w:tc>
      </w:tr>
      <w:tr w:rsidR="00135E4A" w:rsidRPr="6450BBB4" w14:paraId="64547F93" w14:textId="77777777" w:rsidTr="00135E4A">
        <w:tc>
          <w:tcPr>
            <w:tcW w:w="10916" w:type="dxa"/>
          </w:tcPr>
          <w:p w14:paraId="6089F25A" w14:textId="77777777" w:rsidR="007E1BB9" w:rsidRDefault="007E1BB9" w:rsidP="007E1BB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4A1F583" w14:textId="77777777" w:rsidR="00135E4A" w:rsidRPr="00135E4A" w:rsidRDefault="00135E4A" w:rsidP="00135E4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  <w:tr w:rsidR="00570889" w:rsidRPr="6450BBB4" w14:paraId="56786E38" w14:textId="77777777" w:rsidTr="00135E4A">
        <w:tc>
          <w:tcPr>
            <w:tcW w:w="10916" w:type="dxa"/>
          </w:tcPr>
          <w:p w14:paraId="5DBA7DC9" w14:textId="65295141" w:rsidR="00570889" w:rsidRDefault="00570889" w:rsidP="007E1BB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570889">
              <w:lastRenderedPageBreak/>
              <w:t>Présentation des prestations de maintenance envisagées (fréquence, personnel(s) attitré(s), type d’intervention)</w:t>
            </w:r>
          </w:p>
        </w:tc>
      </w:tr>
      <w:tr w:rsidR="00570889" w:rsidRPr="6450BBB4" w14:paraId="37268744" w14:textId="77777777" w:rsidTr="00135E4A">
        <w:tc>
          <w:tcPr>
            <w:tcW w:w="10916" w:type="dxa"/>
          </w:tcPr>
          <w:p w14:paraId="2B7EB65B" w14:textId="306EE67C" w:rsidR="00570889" w:rsidRPr="00570889" w:rsidRDefault="00570889" w:rsidP="007E1BB9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570889">
              <w:rPr>
                <w:i/>
                <w:iCs/>
              </w:rPr>
              <w:t xml:space="preserve">Réponse : </w:t>
            </w:r>
          </w:p>
        </w:tc>
      </w:tr>
    </w:tbl>
    <w:p w14:paraId="10D5AE88" w14:textId="6C29F53D" w:rsidR="007D4D97" w:rsidRDefault="007D4D97" w:rsidP="00135E4A">
      <w:pPr>
        <w:jc w:val="both"/>
      </w:pPr>
    </w:p>
    <w:p w14:paraId="13A4AF25" w14:textId="3EA88593" w:rsidR="005945EF" w:rsidRDefault="007D4D97" w:rsidP="00711D1D">
      <w:pPr>
        <w:spacing w:before="0" w:after="160" w:line="259" w:lineRule="auto"/>
        <w:jc w:val="left"/>
      </w:pPr>
      <w:r>
        <w:br w:type="page"/>
      </w:r>
    </w:p>
    <w:p w14:paraId="576E76FD" w14:textId="77777777" w:rsidR="00D5020D" w:rsidRDefault="00D5020D" w:rsidP="00D5020D"/>
    <w:p w14:paraId="1C3175B2" w14:textId="77777777" w:rsidR="00C1191C" w:rsidRPr="00C1191C" w:rsidRDefault="00C1191C" w:rsidP="00C1191C">
      <w:pPr>
        <w:spacing w:before="100" w:beforeAutospacing="1" w:after="100" w:afterAutospacing="1" w:line="300" w:lineRule="atLeast"/>
        <w:jc w:val="left"/>
        <w:outlineLvl w:val="0"/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</w:pP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3. VALEUR ENVIRONNEMENTALE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– Pondération </w:t>
      </w:r>
      <w:r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>15</w:t>
      </w:r>
      <w:r w:rsidRPr="00B43E86">
        <w:rPr>
          <w:rFonts w:eastAsia="Times New Roman" w:cstheme="minorHAnsi"/>
          <w:b/>
          <w:bCs/>
          <w:kern w:val="36"/>
          <w:sz w:val="32"/>
          <w:szCs w:val="32"/>
          <w:lang w:eastAsia="fr-FR"/>
        </w:rPr>
        <w:t xml:space="preserve"> %</w:t>
      </w:r>
    </w:p>
    <w:p w14:paraId="307CFC91" w14:textId="77777777" w:rsidR="00C1191C" w:rsidRDefault="00C1191C" w:rsidP="00C1191C"/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70A04A1F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45F2046B" w14:textId="5122751B" w:rsidR="00C1191C" w:rsidRPr="00C1191C" w:rsidRDefault="00C1191C" w:rsidP="00EF28DA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 xml:space="preserve">SC1 – </w:t>
            </w:r>
            <w:r w:rsidR="00711D1D" w:rsidRPr="00711D1D">
              <w:rPr>
                <w:rFonts w:cstheme="minorHAnsi"/>
                <w:b/>
                <w:bCs/>
              </w:rPr>
              <w:t xml:space="preserve">QUALITÉ ENVIRONNEMENTALE DES FOURNITURES </w:t>
            </w:r>
            <w:r w:rsidRPr="00C1191C">
              <w:rPr>
                <w:rFonts w:cstheme="minorHAnsi"/>
                <w:b/>
                <w:bCs/>
              </w:rPr>
              <w:t>(7%)</w:t>
            </w:r>
          </w:p>
        </w:tc>
      </w:tr>
      <w:tr w:rsidR="00C1191C" w14:paraId="0551824B" w14:textId="77777777" w:rsidTr="00EF28DA">
        <w:trPr>
          <w:trHeight w:val="474"/>
        </w:trPr>
        <w:tc>
          <w:tcPr>
            <w:tcW w:w="10916" w:type="dxa"/>
          </w:tcPr>
          <w:p w14:paraId="50486B84" w14:textId="69E84981" w:rsidR="00C1191C" w:rsidRPr="00C1191C" w:rsidRDefault="00711D1D" w:rsidP="00EF28DA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711D1D">
              <w:rPr>
                <w:rFonts w:cstheme="minorHAnsi"/>
              </w:rPr>
              <w:t>Présentation des matériaux utilisés (origine, nature) et de leur performance environnementale</w:t>
            </w:r>
          </w:p>
        </w:tc>
      </w:tr>
      <w:tr w:rsidR="00C1191C" w14:paraId="0AAA9BA0" w14:textId="77777777" w:rsidTr="00EF28DA">
        <w:trPr>
          <w:trHeight w:val="474"/>
        </w:trPr>
        <w:tc>
          <w:tcPr>
            <w:tcW w:w="10916" w:type="dxa"/>
          </w:tcPr>
          <w:p w14:paraId="23003AD5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5ADDD113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615C7F11" w14:textId="77777777" w:rsidTr="00EF28DA">
        <w:tc>
          <w:tcPr>
            <w:tcW w:w="10916" w:type="dxa"/>
          </w:tcPr>
          <w:p w14:paraId="4E20F4CF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commentRangeStart w:id="1"/>
            <w:r w:rsidRPr="00C1191C">
              <w:rPr>
                <w:rFonts w:cstheme="minorHAnsi"/>
              </w:rPr>
              <w:t xml:space="preserve">Indication de la part de matériaux recyclés </w:t>
            </w:r>
            <w:commentRangeEnd w:id="1"/>
            <w:r w:rsidR="00711D1D">
              <w:rPr>
                <w:rStyle w:val="Marquedecommentaire"/>
              </w:rPr>
              <w:commentReference w:id="1"/>
            </w:r>
            <w:r w:rsidRPr="00C1191C">
              <w:rPr>
                <w:rFonts w:cstheme="minorHAnsi"/>
              </w:rPr>
              <w:t>(le cas échéant)</w:t>
            </w:r>
          </w:p>
        </w:tc>
      </w:tr>
      <w:tr w:rsidR="00C1191C" w14:paraId="4DCD000C" w14:textId="77777777" w:rsidTr="00EF28DA">
        <w:tc>
          <w:tcPr>
            <w:tcW w:w="10916" w:type="dxa"/>
          </w:tcPr>
          <w:p w14:paraId="34838F29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617E585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0DDCC339" w14:textId="77777777" w:rsidTr="00EF28DA">
        <w:tc>
          <w:tcPr>
            <w:tcW w:w="10916" w:type="dxa"/>
          </w:tcPr>
          <w:p w14:paraId="4C87B94E" w14:textId="40427F73" w:rsidR="00C1191C" w:rsidRPr="00C1191C" w:rsidRDefault="00711D1D" w:rsidP="00EF28DA">
            <w:pPr>
              <w:tabs>
                <w:tab w:val="left" w:leader="dot" w:pos="5377"/>
              </w:tabs>
              <w:jc w:val="both"/>
              <w:rPr>
                <w:rFonts w:cstheme="minorHAnsi"/>
                <w:i/>
                <w:iCs/>
              </w:rPr>
            </w:pPr>
            <w:r w:rsidRPr="00711D1D">
              <w:rPr>
                <w:rFonts w:cstheme="minorHAnsi"/>
              </w:rPr>
              <w:t>Présentation de la part de produits écolabellisés ou certifiés (le cas échéant)</w:t>
            </w:r>
          </w:p>
        </w:tc>
      </w:tr>
      <w:tr w:rsidR="00C1191C" w14:paraId="71080A6D" w14:textId="77777777" w:rsidTr="00EF28DA">
        <w:tc>
          <w:tcPr>
            <w:tcW w:w="10916" w:type="dxa"/>
          </w:tcPr>
          <w:p w14:paraId="693A2C09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7B8364C" w14:textId="77777777" w:rsidR="00C1191C" w:rsidRPr="00C1191C" w:rsidRDefault="00C1191C" w:rsidP="00EF28DA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C1191C" w14:paraId="724BDA6D" w14:textId="77777777" w:rsidTr="00EF28DA">
        <w:tc>
          <w:tcPr>
            <w:tcW w:w="10916" w:type="dxa"/>
          </w:tcPr>
          <w:p w14:paraId="5C84EB83" w14:textId="027326C3" w:rsidR="00C1191C" w:rsidRPr="00C1191C" w:rsidRDefault="00711D1D" w:rsidP="00EF28DA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  <w:r w:rsidRPr="00711D1D">
              <w:rPr>
                <w:rFonts w:cstheme="minorHAnsi"/>
              </w:rPr>
              <w:t>Description du degré d’éco-conception des produits (durabilité, choix des matériaux, limitation des impacts)</w:t>
            </w:r>
          </w:p>
        </w:tc>
      </w:tr>
      <w:tr w:rsidR="00C1191C" w14:paraId="04FE2F7E" w14:textId="77777777" w:rsidTr="00EF28DA">
        <w:tc>
          <w:tcPr>
            <w:tcW w:w="10916" w:type="dxa"/>
          </w:tcPr>
          <w:p w14:paraId="63077FA2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1B84364" w14:textId="77777777" w:rsidR="00C1191C" w:rsidRPr="00C1191C" w:rsidRDefault="00C1191C" w:rsidP="00EF28DA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711D1D" w14:paraId="01A476F4" w14:textId="77777777" w:rsidTr="00EF28DA">
        <w:tc>
          <w:tcPr>
            <w:tcW w:w="10916" w:type="dxa"/>
          </w:tcPr>
          <w:p w14:paraId="7D6AB4BB" w14:textId="1476C1B5" w:rsidR="00711D1D" w:rsidRPr="00711D1D" w:rsidRDefault="00711D1D" w:rsidP="00EF28DA">
            <w:pPr>
              <w:tabs>
                <w:tab w:val="left" w:leader="dot" w:pos="5377"/>
              </w:tabs>
              <w:jc w:val="both"/>
            </w:pPr>
            <w:r w:rsidRPr="00711D1D">
              <w:t>Présentation du degré de réparabilité des équipements (</w:t>
            </w:r>
            <w:proofErr w:type="spellStart"/>
            <w:r w:rsidRPr="00711D1D">
              <w:t>démontabilité</w:t>
            </w:r>
            <w:proofErr w:type="spellEnd"/>
            <w:r w:rsidRPr="00711D1D">
              <w:t>, remplacement des composants, accessibilité des pièces)</w:t>
            </w:r>
          </w:p>
        </w:tc>
      </w:tr>
      <w:tr w:rsidR="00711D1D" w14:paraId="00AE183E" w14:textId="77777777" w:rsidTr="00EF28DA">
        <w:tc>
          <w:tcPr>
            <w:tcW w:w="10916" w:type="dxa"/>
          </w:tcPr>
          <w:p w14:paraId="2217D0E3" w14:textId="720B4912" w:rsidR="00711D1D" w:rsidRDefault="00711D1D" w:rsidP="00711D1D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0A733467" w14:textId="77777777" w:rsidR="00711D1D" w:rsidRDefault="00711D1D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2670B849" w14:textId="77777777" w:rsidR="00C1191C" w:rsidRDefault="00C1191C" w:rsidP="00C1191C">
      <w:pPr>
        <w:jc w:val="left"/>
      </w:pPr>
    </w:p>
    <w:p w14:paraId="4D5A953F" w14:textId="35FF3618" w:rsidR="00A3329E" w:rsidRDefault="00A3329E">
      <w:pPr>
        <w:spacing w:before="0" w:after="160" w:line="259" w:lineRule="auto"/>
        <w:jc w:val="left"/>
      </w:pPr>
      <w:r>
        <w:br w:type="page"/>
      </w:r>
    </w:p>
    <w:p w14:paraId="1ACB089E" w14:textId="77777777" w:rsidR="00C1191C" w:rsidRDefault="00C1191C" w:rsidP="00C1191C">
      <w:pPr>
        <w:jc w:val="left"/>
      </w:pP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085D903F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271C6BBA" w14:textId="79787ADD" w:rsidR="00C1191C" w:rsidRPr="00C1191C" w:rsidRDefault="00C1191C" w:rsidP="00EF28DA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 xml:space="preserve">SC2 – </w:t>
            </w:r>
            <w:r w:rsidR="00A3329E" w:rsidRPr="00A3329E">
              <w:rPr>
                <w:rFonts w:cstheme="minorHAnsi"/>
                <w:b/>
                <w:bCs/>
              </w:rPr>
              <w:t xml:space="preserve">MODALITÉS DE LIVRAISON ET IMPACT ENVIRONNEMENTAL </w:t>
            </w:r>
            <w:r w:rsidRPr="00C1191C">
              <w:rPr>
                <w:rFonts w:cstheme="minorHAnsi"/>
                <w:b/>
                <w:bCs/>
              </w:rPr>
              <w:t>(5%)</w:t>
            </w:r>
          </w:p>
        </w:tc>
      </w:tr>
      <w:tr w:rsidR="00C1191C" w14:paraId="5032A63B" w14:textId="77777777" w:rsidTr="00EF28DA">
        <w:trPr>
          <w:trHeight w:val="474"/>
        </w:trPr>
        <w:tc>
          <w:tcPr>
            <w:tcW w:w="10916" w:type="dxa"/>
          </w:tcPr>
          <w:p w14:paraId="087373EB" w14:textId="7CD316FF" w:rsidR="00C1191C" w:rsidRPr="00C1191C" w:rsidRDefault="00A3329E" w:rsidP="00EF28DA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A3329E">
              <w:rPr>
                <w:rFonts w:cstheme="minorHAnsi"/>
              </w:rPr>
              <w:t>Présentation des modalités de conditionnement des produits (type d’emballage, limitation des emballages, réduction du plastique)</w:t>
            </w:r>
          </w:p>
        </w:tc>
      </w:tr>
      <w:tr w:rsidR="00C1191C" w14:paraId="44C2AD69" w14:textId="77777777" w:rsidTr="00EF28DA">
        <w:trPr>
          <w:trHeight w:val="474"/>
        </w:trPr>
        <w:tc>
          <w:tcPr>
            <w:tcW w:w="10916" w:type="dxa"/>
          </w:tcPr>
          <w:p w14:paraId="4220178D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64344833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7B797466" w14:textId="77777777" w:rsidTr="00EF28DA">
        <w:trPr>
          <w:trHeight w:val="474"/>
        </w:trPr>
        <w:tc>
          <w:tcPr>
            <w:tcW w:w="10916" w:type="dxa"/>
          </w:tcPr>
          <w:p w14:paraId="7B8369A9" w14:textId="55E9B2A5" w:rsidR="00C1191C" w:rsidRPr="00C1191C" w:rsidRDefault="00A3329E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A3329E">
              <w:rPr>
                <w:rFonts w:cstheme="minorHAnsi"/>
              </w:rPr>
              <w:t>Description des mesures mises en œuvre pour optimiser les livraisons (regroupement, organisation logistique, limitation des déplacements)</w:t>
            </w:r>
          </w:p>
        </w:tc>
      </w:tr>
      <w:tr w:rsidR="00C1191C" w14:paraId="6D76DD11" w14:textId="77777777" w:rsidTr="00EF28DA">
        <w:trPr>
          <w:trHeight w:val="474"/>
        </w:trPr>
        <w:tc>
          <w:tcPr>
            <w:tcW w:w="10916" w:type="dxa"/>
          </w:tcPr>
          <w:p w14:paraId="7D735E91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4DFFE812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5433E580" w14:textId="77777777" w:rsidTr="00EF28DA">
        <w:tc>
          <w:tcPr>
            <w:tcW w:w="10916" w:type="dxa"/>
          </w:tcPr>
          <w:p w14:paraId="040BCFEA" w14:textId="0C6BF2D1" w:rsidR="00C1191C" w:rsidRPr="00C1191C" w:rsidRDefault="00A3329E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A3329E">
              <w:rPr>
                <w:rFonts w:cstheme="minorHAnsi"/>
              </w:rPr>
              <w:t>Présentation des moyens de transport utilisés et des actions mises en œuvre pour réduire les émissions de gaz à effet de serre</w:t>
            </w:r>
          </w:p>
        </w:tc>
      </w:tr>
      <w:tr w:rsidR="00C1191C" w14:paraId="4832C05C" w14:textId="77777777" w:rsidTr="00EF28DA">
        <w:tc>
          <w:tcPr>
            <w:tcW w:w="10916" w:type="dxa"/>
          </w:tcPr>
          <w:p w14:paraId="65F840C1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7FD92378" w14:textId="77777777" w:rsidR="00C1191C" w:rsidRPr="00C1191C" w:rsidRDefault="00C1191C" w:rsidP="00EF28DA">
            <w:pPr>
              <w:tabs>
                <w:tab w:val="left" w:leader="dot" w:pos="5377"/>
              </w:tabs>
              <w:jc w:val="both"/>
              <w:rPr>
                <w:rFonts w:cstheme="minorHAnsi"/>
              </w:rPr>
            </w:pPr>
          </w:p>
        </w:tc>
      </w:tr>
      <w:tr w:rsidR="00A3329E" w14:paraId="161F9A3B" w14:textId="77777777" w:rsidTr="00EF28DA">
        <w:tc>
          <w:tcPr>
            <w:tcW w:w="10916" w:type="dxa"/>
          </w:tcPr>
          <w:p w14:paraId="02CD3965" w14:textId="7A942833" w:rsidR="00A3329E" w:rsidRDefault="00A3329E" w:rsidP="00A3329E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 w:rsidRPr="008F24AF">
              <w:t>Description des dispositions mises en œuvre pour limiter les impacts lors des interventions (chantier propre, gestion des déchets, nuisances)</w:t>
            </w:r>
          </w:p>
        </w:tc>
      </w:tr>
      <w:tr w:rsidR="00A3329E" w14:paraId="3C52FC7E" w14:textId="77777777" w:rsidTr="00EF28DA">
        <w:tc>
          <w:tcPr>
            <w:tcW w:w="10916" w:type="dxa"/>
          </w:tcPr>
          <w:p w14:paraId="1CFA1B0C" w14:textId="77777777" w:rsidR="00A3329E" w:rsidRDefault="00A3329E" w:rsidP="00A3329E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FB5CBAA" w14:textId="38EDFC70" w:rsidR="00A3329E" w:rsidRDefault="00A3329E" w:rsidP="00A3329E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</w:p>
        </w:tc>
      </w:tr>
    </w:tbl>
    <w:p w14:paraId="5E0A565F" w14:textId="77777777" w:rsidR="00C1191C" w:rsidRDefault="00C1191C" w:rsidP="00C1191C">
      <w:pPr>
        <w:jc w:val="left"/>
      </w:pPr>
    </w:p>
    <w:p w14:paraId="4DA06941" w14:textId="41EC6457" w:rsidR="00A3329E" w:rsidRDefault="00A3329E">
      <w:pPr>
        <w:spacing w:before="0" w:after="160" w:line="259" w:lineRule="auto"/>
        <w:jc w:val="left"/>
      </w:pPr>
      <w:r>
        <w:br w:type="page"/>
      </w:r>
    </w:p>
    <w:p w14:paraId="24D2344D" w14:textId="77777777" w:rsidR="00C1191C" w:rsidRDefault="00C1191C" w:rsidP="00C1191C">
      <w:pPr>
        <w:jc w:val="left"/>
      </w:pPr>
    </w:p>
    <w:tbl>
      <w:tblPr>
        <w:tblStyle w:val="Grilledutableau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C1191C" w:rsidRPr="00C30B58" w14:paraId="06E0A109" w14:textId="77777777" w:rsidTr="00EF28DA">
        <w:tc>
          <w:tcPr>
            <w:tcW w:w="10916" w:type="dxa"/>
            <w:shd w:val="clear" w:color="auto" w:fill="F2F2F2" w:themeFill="background1" w:themeFillShade="F2"/>
          </w:tcPr>
          <w:p w14:paraId="1DF2CE4A" w14:textId="6869D8E2" w:rsidR="00C1191C" w:rsidRPr="00C1191C" w:rsidRDefault="00C1191C" w:rsidP="00EF28DA">
            <w:pPr>
              <w:rPr>
                <w:rFonts w:cstheme="minorHAnsi"/>
                <w:b/>
                <w:bCs/>
              </w:rPr>
            </w:pPr>
            <w:r w:rsidRPr="00C1191C">
              <w:rPr>
                <w:rFonts w:cstheme="minorHAnsi"/>
                <w:b/>
                <w:bCs/>
              </w:rPr>
              <w:t xml:space="preserve">SC3 – REPRISE &amp; </w:t>
            </w:r>
            <w:r w:rsidR="00A3329E">
              <w:rPr>
                <w:rFonts w:cstheme="minorHAnsi"/>
                <w:b/>
                <w:bCs/>
              </w:rPr>
              <w:t>VALORISATION</w:t>
            </w:r>
            <w:r w:rsidRPr="00C1191C">
              <w:rPr>
                <w:rFonts w:cstheme="minorHAnsi"/>
                <w:b/>
                <w:bCs/>
              </w:rPr>
              <w:t xml:space="preserve"> (3%)</w:t>
            </w:r>
          </w:p>
        </w:tc>
      </w:tr>
      <w:tr w:rsidR="00C1191C" w14:paraId="63B41A1F" w14:textId="77777777" w:rsidTr="00EF28DA">
        <w:trPr>
          <w:trHeight w:val="474"/>
        </w:trPr>
        <w:tc>
          <w:tcPr>
            <w:tcW w:w="10916" w:type="dxa"/>
          </w:tcPr>
          <w:p w14:paraId="728E99ED" w14:textId="78F6C513" w:rsidR="00C1191C" w:rsidRPr="00C1191C" w:rsidRDefault="00A3329E" w:rsidP="00EF28DA">
            <w:pPr>
              <w:spacing w:before="0" w:after="0" w:line="300" w:lineRule="atLeast"/>
              <w:jc w:val="left"/>
              <w:rPr>
                <w:rFonts w:eastAsia="Times New Roman" w:cstheme="minorHAnsi"/>
                <w:lang w:eastAsia="fr-FR"/>
              </w:rPr>
            </w:pPr>
            <w:r w:rsidRPr="00A3329E">
              <w:rPr>
                <w:rFonts w:cstheme="minorHAnsi"/>
              </w:rPr>
              <w:t>Description des modalités de reprise des équipements existants</w:t>
            </w:r>
            <w:r w:rsidR="00C73928">
              <w:rPr>
                <w:rFonts w:cstheme="minorHAnsi"/>
              </w:rPr>
              <w:t xml:space="preserve"> inclus dans les lignes « démontage » du BPU</w:t>
            </w:r>
            <w:r w:rsidRPr="00A3329E">
              <w:rPr>
                <w:rFonts w:cstheme="minorHAnsi"/>
              </w:rPr>
              <w:t xml:space="preserve"> (organisation, conditions d’intervention)</w:t>
            </w:r>
          </w:p>
        </w:tc>
      </w:tr>
      <w:tr w:rsidR="00C1191C" w14:paraId="73C1281D" w14:textId="77777777" w:rsidTr="00EF28DA">
        <w:trPr>
          <w:trHeight w:val="474"/>
        </w:trPr>
        <w:tc>
          <w:tcPr>
            <w:tcW w:w="10916" w:type="dxa"/>
          </w:tcPr>
          <w:p w14:paraId="0F5B0F60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33698FDF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  <w:tr w:rsidR="00C1191C" w14:paraId="56A87BFF" w14:textId="77777777" w:rsidTr="00EF28DA">
        <w:trPr>
          <w:trHeight w:val="474"/>
        </w:trPr>
        <w:tc>
          <w:tcPr>
            <w:tcW w:w="10916" w:type="dxa"/>
          </w:tcPr>
          <w:p w14:paraId="542CD306" w14:textId="025AD08F" w:rsidR="00C1191C" w:rsidRPr="00C1191C" w:rsidRDefault="00A3329E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  <w:r w:rsidRPr="00A3329E">
              <w:rPr>
                <w:rFonts w:cstheme="minorHAnsi"/>
              </w:rPr>
              <w:t>Présentation des filières de valorisation proposées (réemploi, réutilisation, recyclage)</w:t>
            </w:r>
          </w:p>
        </w:tc>
      </w:tr>
      <w:tr w:rsidR="00C1191C" w14:paraId="5889DF79" w14:textId="77777777" w:rsidTr="00EF28DA">
        <w:trPr>
          <w:trHeight w:val="474"/>
        </w:trPr>
        <w:tc>
          <w:tcPr>
            <w:tcW w:w="10916" w:type="dxa"/>
          </w:tcPr>
          <w:p w14:paraId="18A9D848" w14:textId="77777777" w:rsidR="00C1191C" w:rsidRDefault="00C1191C" w:rsidP="00EF28DA">
            <w:pPr>
              <w:tabs>
                <w:tab w:val="left" w:leader="dot" w:pos="537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Réponse : </w:t>
            </w:r>
          </w:p>
          <w:p w14:paraId="46DAF22F" w14:textId="77777777" w:rsidR="00C1191C" w:rsidRPr="00C1191C" w:rsidRDefault="00C1191C" w:rsidP="00EF28DA">
            <w:pPr>
              <w:spacing w:before="0" w:after="0" w:line="300" w:lineRule="atLeast"/>
              <w:jc w:val="left"/>
              <w:rPr>
                <w:rFonts w:cstheme="minorHAnsi"/>
              </w:rPr>
            </w:pPr>
          </w:p>
        </w:tc>
      </w:tr>
    </w:tbl>
    <w:p w14:paraId="43D7BD9F" w14:textId="77777777" w:rsidR="00D5020D" w:rsidRDefault="00D5020D" w:rsidP="00D5020D"/>
    <w:sectPr w:rsidR="00D50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assenet Eliott" w:date="2026-06-17T15:35:00Z" w:initials="EF">
    <w:p w14:paraId="74DE1282" w14:textId="312E9199" w:rsidR="00C334E4" w:rsidRDefault="00C334E4">
      <w:pPr>
        <w:pStyle w:val="Commentaire"/>
      </w:pPr>
      <w:r>
        <w:rPr>
          <w:rStyle w:val="Marquedecommentaire"/>
        </w:rPr>
        <w:annotationRef/>
      </w:r>
      <w:r>
        <w:t>Ajouter une question sur la maintenance</w:t>
      </w:r>
    </w:p>
  </w:comment>
  <w:comment w:id="1" w:author="Fassenet Eliott" w:date="2026-06-16T13:58:00Z" w:initials="EF">
    <w:p w14:paraId="5C0C2E5E" w14:textId="07DAA584" w:rsidR="00711D1D" w:rsidRDefault="00711D1D">
      <w:pPr>
        <w:pStyle w:val="Commentaire"/>
      </w:pPr>
      <w:r>
        <w:rPr>
          <w:rStyle w:val="Marquedecommentaire"/>
        </w:rPr>
        <w:annotationRef/>
      </w:r>
      <w:r>
        <w:t>Colonne au BPU 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4DE1282" w15:done="0"/>
  <w15:commentEx w15:paraId="5C0C2E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D3D5E" w16cex:dateUtc="2026-06-17T13:35:00Z"/>
  <w16cex:commentExtensible w16cex:durableId="2DDBD521" w16cex:dateUtc="2026-06-16T1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DE1282" w16cid:durableId="2DDD3D5E"/>
  <w16cid:commentId w16cid:paraId="5C0C2E5E" w16cid:durableId="2DDBD52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8BC"/>
    <w:multiLevelType w:val="hybridMultilevel"/>
    <w:tmpl w:val="BFDCFB18"/>
    <w:lvl w:ilvl="0" w:tplc="F6A003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F65A00"/>
    <w:multiLevelType w:val="hybridMultilevel"/>
    <w:tmpl w:val="1CAEB444"/>
    <w:lvl w:ilvl="0" w:tplc="530C6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912B1"/>
    <w:multiLevelType w:val="hybridMultilevel"/>
    <w:tmpl w:val="0AAE296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D1378BF"/>
    <w:multiLevelType w:val="hybridMultilevel"/>
    <w:tmpl w:val="9AC26B1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636C7"/>
    <w:multiLevelType w:val="hybridMultilevel"/>
    <w:tmpl w:val="64B61BF6"/>
    <w:lvl w:ilvl="0" w:tplc="DB2CC2F8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2083A"/>
    <w:multiLevelType w:val="hybridMultilevel"/>
    <w:tmpl w:val="56080B50"/>
    <w:lvl w:ilvl="0" w:tplc="17C8C266">
      <w:start w:val="11"/>
      <w:numFmt w:val="bullet"/>
      <w:lvlText w:val="-"/>
      <w:lvlJc w:val="left"/>
      <w:pPr>
        <w:ind w:left="677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ssenet Eliott">
    <w15:presenceInfo w15:providerId="AD" w15:userId="S-1-5-21-515422283-4077433341-1561936192-4150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AD"/>
    <w:rsid w:val="000019CE"/>
    <w:rsid w:val="000124CD"/>
    <w:rsid w:val="00017E62"/>
    <w:rsid w:val="0002520C"/>
    <w:rsid w:val="00027DAD"/>
    <w:rsid w:val="00027DED"/>
    <w:rsid w:val="00030515"/>
    <w:rsid w:val="0003501F"/>
    <w:rsid w:val="000429BD"/>
    <w:rsid w:val="0005243A"/>
    <w:rsid w:val="00053263"/>
    <w:rsid w:val="000633B3"/>
    <w:rsid w:val="000802D1"/>
    <w:rsid w:val="00084B12"/>
    <w:rsid w:val="000915F0"/>
    <w:rsid w:val="0009717A"/>
    <w:rsid w:val="000C1A15"/>
    <w:rsid w:val="000C51E4"/>
    <w:rsid w:val="000C6DDE"/>
    <w:rsid w:val="000D5ACA"/>
    <w:rsid w:val="000E7026"/>
    <w:rsid w:val="000F4FC0"/>
    <w:rsid w:val="00117479"/>
    <w:rsid w:val="00135E4A"/>
    <w:rsid w:val="00136C6B"/>
    <w:rsid w:val="0014754C"/>
    <w:rsid w:val="00160539"/>
    <w:rsid w:val="0016472D"/>
    <w:rsid w:val="0018787C"/>
    <w:rsid w:val="00190151"/>
    <w:rsid w:val="001A19CA"/>
    <w:rsid w:val="001A221B"/>
    <w:rsid w:val="001C64A4"/>
    <w:rsid w:val="001D65BF"/>
    <w:rsid w:val="001E095C"/>
    <w:rsid w:val="001E5C7B"/>
    <w:rsid w:val="001F01F9"/>
    <w:rsid w:val="001F0DC8"/>
    <w:rsid w:val="00267548"/>
    <w:rsid w:val="002720C0"/>
    <w:rsid w:val="002737B9"/>
    <w:rsid w:val="00276471"/>
    <w:rsid w:val="0027751D"/>
    <w:rsid w:val="00282107"/>
    <w:rsid w:val="0029599A"/>
    <w:rsid w:val="002A2FAF"/>
    <w:rsid w:val="002B28EA"/>
    <w:rsid w:val="002C03D1"/>
    <w:rsid w:val="002C6D7B"/>
    <w:rsid w:val="002C750D"/>
    <w:rsid w:val="002E2EFE"/>
    <w:rsid w:val="002E3E41"/>
    <w:rsid w:val="002E60CB"/>
    <w:rsid w:val="00312E58"/>
    <w:rsid w:val="00324574"/>
    <w:rsid w:val="00343AF4"/>
    <w:rsid w:val="00362BAD"/>
    <w:rsid w:val="00380058"/>
    <w:rsid w:val="00381BF8"/>
    <w:rsid w:val="00387880"/>
    <w:rsid w:val="00396055"/>
    <w:rsid w:val="00396994"/>
    <w:rsid w:val="003A0029"/>
    <w:rsid w:val="003C287D"/>
    <w:rsid w:val="003D1DFF"/>
    <w:rsid w:val="003F2848"/>
    <w:rsid w:val="003F4FB2"/>
    <w:rsid w:val="004048DA"/>
    <w:rsid w:val="00414B33"/>
    <w:rsid w:val="00437803"/>
    <w:rsid w:val="004660BE"/>
    <w:rsid w:val="0047287A"/>
    <w:rsid w:val="00473518"/>
    <w:rsid w:val="00484FD7"/>
    <w:rsid w:val="004C4411"/>
    <w:rsid w:val="004F2535"/>
    <w:rsid w:val="005230CB"/>
    <w:rsid w:val="005307E7"/>
    <w:rsid w:val="00570889"/>
    <w:rsid w:val="005720B6"/>
    <w:rsid w:val="0058379F"/>
    <w:rsid w:val="005945EF"/>
    <w:rsid w:val="00597ADC"/>
    <w:rsid w:val="005A5DDA"/>
    <w:rsid w:val="005D08B6"/>
    <w:rsid w:val="005D38AD"/>
    <w:rsid w:val="005D567C"/>
    <w:rsid w:val="005F2966"/>
    <w:rsid w:val="005F639F"/>
    <w:rsid w:val="00607ABB"/>
    <w:rsid w:val="00635897"/>
    <w:rsid w:val="00645A0E"/>
    <w:rsid w:val="006503E3"/>
    <w:rsid w:val="006A16BC"/>
    <w:rsid w:val="006B75C0"/>
    <w:rsid w:val="006C2B55"/>
    <w:rsid w:val="006C71D5"/>
    <w:rsid w:val="006E5C24"/>
    <w:rsid w:val="006F7612"/>
    <w:rsid w:val="006F7D0F"/>
    <w:rsid w:val="006F7DD0"/>
    <w:rsid w:val="00711D1D"/>
    <w:rsid w:val="007243B0"/>
    <w:rsid w:val="00724BBD"/>
    <w:rsid w:val="00730964"/>
    <w:rsid w:val="00737883"/>
    <w:rsid w:val="007573C6"/>
    <w:rsid w:val="00757FDE"/>
    <w:rsid w:val="00780719"/>
    <w:rsid w:val="00785929"/>
    <w:rsid w:val="007B5F99"/>
    <w:rsid w:val="007C0931"/>
    <w:rsid w:val="007C4A45"/>
    <w:rsid w:val="007D0C2D"/>
    <w:rsid w:val="007D4D97"/>
    <w:rsid w:val="007E1B95"/>
    <w:rsid w:val="007E1BB9"/>
    <w:rsid w:val="007F0ED0"/>
    <w:rsid w:val="00825797"/>
    <w:rsid w:val="008266DE"/>
    <w:rsid w:val="008269AE"/>
    <w:rsid w:val="00841632"/>
    <w:rsid w:val="00866BBE"/>
    <w:rsid w:val="00874AF8"/>
    <w:rsid w:val="008826B6"/>
    <w:rsid w:val="00886DA3"/>
    <w:rsid w:val="008A79B6"/>
    <w:rsid w:val="008B7451"/>
    <w:rsid w:val="008D692E"/>
    <w:rsid w:val="008E7090"/>
    <w:rsid w:val="008F3218"/>
    <w:rsid w:val="008F5318"/>
    <w:rsid w:val="00913926"/>
    <w:rsid w:val="00915EE8"/>
    <w:rsid w:val="0093087A"/>
    <w:rsid w:val="00932A49"/>
    <w:rsid w:val="00972224"/>
    <w:rsid w:val="00975996"/>
    <w:rsid w:val="0098595D"/>
    <w:rsid w:val="009916C0"/>
    <w:rsid w:val="00997AEB"/>
    <w:rsid w:val="009D2264"/>
    <w:rsid w:val="009E4DDE"/>
    <w:rsid w:val="009F04B3"/>
    <w:rsid w:val="00A13617"/>
    <w:rsid w:val="00A2300D"/>
    <w:rsid w:val="00A3329E"/>
    <w:rsid w:val="00A548D3"/>
    <w:rsid w:val="00A6455D"/>
    <w:rsid w:val="00AA7BC6"/>
    <w:rsid w:val="00AB0FB9"/>
    <w:rsid w:val="00AB6633"/>
    <w:rsid w:val="00B00285"/>
    <w:rsid w:val="00B1084E"/>
    <w:rsid w:val="00B300DD"/>
    <w:rsid w:val="00B31366"/>
    <w:rsid w:val="00B43E86"/>
    <w:rsid w:val="00B86519"/>
    <w:rsid w:val="00B92D88"/>
    <w:rsid w:val="00BC31A7"/>
    <w:rsid w:val="00BC37E9"/>
    <w:rsid w:val="00BE3786"/>
    <w:rsid w:val="00BF3101"/>
    <w:rsid w:val="00BF5F06"/>
    <w:rsid w:val="00C1191C"/>
    <w:rsid w:val="00C138CD"/>
    <w:rsid w:val="00C21821"/>
    <w:rsid w:val="00C334E4"/>
    <w:rsid w:val="00C42427"/>
    <w:rsid w:val="00C53572"/>
    <w:rsid w:val="00C62749"/>
    <w:rsid w:val="00C70870"/>
    <w:rsid w:val="00C73928"/>
    <w:rsid w:val="00C852AE"/>
    <w:rsid w:val="00C86F59"/>
    <w:rsid w:val="00CA1357"/>
    <w:rsid w:val="00CB5688"/>
    <w:rsid w:val="00CB7631"/>
    <w:rsid w:val="00CD1BA3"/>
    <w:rsid w:val="00CE4CDA"/>
    <w:rsid w:val="00D06274"/>
    <w:rsid w:val="00D075AD"/>
    <w:rsid w:val="00D1547B"/>
    <w:rsid w:val="00D2444E"/>
    <w:rsid w:val="00D244DD"/>
    <w:rsid w:val="00D25C7E"/>
    <w:rsid w:val="00D26E95"/>
    <w:rsid w:val="00D279F2"/>
    <w:rsid w:val="00D469A7"/>
    <w:rsid w:val="00D5020D"/>
    <w:rsid w:val="00D510C3"/>
    <w:rsid w:val="00D7429C"/>
    <w:rsid w:val="00D916F5"/>
    <w:rsid w:val="00D948FA"/>
    <w:rsid w:val="00DA1FFE"/>
    <w:rsid w:val="00DB0EF6"/>
    <w:rsid w:val="00DC2C74"/>
    <w:rsid w:val="00DC4CDB"/>
    <w:rsid w:val="00DF3873"/>
    <w:rsid w:val="00DF75A6"/>
    <w:rsid w:val="00E32457"/>
    <w:rsid w:val="00E40F03"/>
    <w:rsid w:val="00E46E0A"/>
    <w:rsid w:val="00E83540"/>
    <w:rsid w:val="00ED477A"/>
    <w:rsid w:val="00EF1DEA"/>
    <w:rsid w:val="00F07995"/>
    <w:rsid w:val="00F109CC"/>
    <w:rsid w:val="00F7043F"/>
    <w:rsid w:val="00F73780"/>
    <w:rsid w:val="00F95CF9"/>
    <w:rsid w:val="00F9683B"/>
    <w:rsid w:val="00FA273D"/>
    <w:rsid w:val="00FC78F4"/>
    <w:rsid w:val="00FD0511"/>
    <w:rsid w:val="00FE5345"/>
    <w:rsid w:val="00FF1CC8"/>
    <w:rsid w:val="0A78E315"/>
    <w:rsid w:val="1825A6EA"/>
    <w:rsid w:val="22583C35"/>
    <w:rsid w:val="43988117"/>
    <w:rsid w:val="6450BBB4"/>
    <w:rsid w:val="6BEC35D0"/>
    <w:rsid w:val="744D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4E579"/>
  <w15:chartTrackingRefBased/>
  <w15:docId w15:val="{AED34FC9-0AD9-4183-9710-7B3FE786C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DED"/>
    <w:pPr>
      <w:spacing w:before="120" w:after="120" w:line="240" w:lineRule="auto"/>
      <w:jc w:val="center"/>
    </w:pPr>
    <w:rPr>
      <w:kern w:val="0"/>
      <w14:ligatures w14:val="none"/>
    </w:rPr>
  </w:style>
  <w:style w:type="paragraph" w:styleId="Titre1">
    <w:name w:val="heading 1"/>
    <w:basedOn w:val="Normal"/>
    <w:link w:val="Titre1Car"/>
    <w:uiPriority w:val="9"/>
    <w:qFormat/>
    <w:rsid w:val="00B43E86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60539"/>
    <w:pPr>
      <w:spacing w:after="0" w:line="240" w:lineRule="auto"/>
      <w:jc w:val="center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244DD"/>
    <w:pPr>
      <w:ind w:left="720"/>
      <w:contextualSpacing/>
    </w:p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C093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</w:pPr>
    <w:rPr>
      <w:rFonts w:ascii="Arial" w:hAnsi="Arial" w:cs="Arial"/>
      <w:i/>
      <w:iCs/>
      <w:color w:val="4472C4" w:themeColor="accent1"/>
      <w:sz w:val="21"/>
      <w:szCs w:val="2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C0931"/>
    <w:rPr>
      <w:rFonts w:ascii="Arial" w:hAnsi="Arial" w:cs="Arial"/>
      <w:i/>
      <w:iCs/>
      <w:color w:val="4472C4" w:themeColor="accent1"/>
      <w:kern w:val="0"/>
      <w:sz w:val="21"/>
      <w:szCs w:val="21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027DA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27DA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27DAD"/>
    <w:rPr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7DA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7DAD"/>
    <w:rPr>
      <w:b/>
      <w:bCs/>
      <w:kern w:val="0"/>
      <w:sz w:val="20"/>
      <w:szCs w:val="20"/>
      <w14:ligatures w14:val="none"/>
    </w:rPr>
  </w:style>
  <w:style w:type="character" w:styleId="Mention">
    <w:name w:val="Mention"/>
    <w:basedOn w:val="Policepardfaut"/>
    <w:uiPriority w:val="99"/>
    <w:unhideWhenUsed/>
    <w:rsid w:val="00027DAD"/>
    <w:rPr>
      <w:color w:val="2B579A"/>
      <w:shd w:val="clear" w:color="auto" w:fill="E1DFDD"/>
    </w:rPr>
  </w:style>
  <w:style w:type="character" w:styleId="Lienhypertexte">
    <w:name w:val="Hyperlink"/>
    <w:basedOn w:val="Policepardfaut"/>
    <w:uiPriority w:val="99"/>
    <w:unhideWhenUsed/>
    <w:rsid w:val="000D5ACA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972224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72224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B43E86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B43E8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43E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3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5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ricia.henninger\OneDrive%20-%20DGL\ABU&amp;S\MODELES\DCE\CADRE%20DE%20REPONS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50d508c-f098-43bf-a3ae-20dc663300e1">
      <Terms xmlns="http://schemas.microsoft.com/office/infopath/2007/PartnerControls"/>
    </lcf76f155ced4ddcb4097134ff3c332f>
    <TaxCatchAll xmlns="dcbffad9-cbe5-43e6-a7b9-1dba9a9e6b6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842C62C3C41E459F5BC168CD04D387" ma:contentTypeVersion="17" ma:contentTypeDescription="Crée un document." ma:contentTypeScope="" ma:versionID="b59db11d80cbae08dacbbb494ae376cf">
  <xsd:schema xmlns:xsd="http://www.w3.org/2001/XMLSchema" xmlns:xs="http://www.w3.org/2001/XMLSchema" xmlns:p="http://schemas.microsoft.com/office/2006/metadata/properties" xmlns:ns1="http://schemas.microsoft.com/sharepoint/v3" xmlns:ns2="050d508c-f098-43bf-a3ae-20dc663300e1" xmlns:ns3="dcbffad9-cbe5-43e6-a7b9-1dba9a9e6b63" targetNamespace="http://schemas.microsoft.com/office/2006/metadata/properties" ma:root="true" ma:fieldsID="f05e71dbc0dabc54bd9955ab814c8f1b" ns1:_="" ns2:_="" ns3:_="">
    <xsd:import namespace="http://schemas.microsoft.com/sharepoint/v3"/>
    <xsd:import namespace="050d508c-f098-43bf-a3ae-20dc663300e1"/>
    <xsd:import namespace="dcbffad9-cbe5-43e6-a7b9-1dba9a9e6b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0d508c-f098-43bf-a3ae-20dc6633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e9f36a8-0aab-41ba-8d95-319d61f27a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ffad9-cbe5-43e6-a7b9-1dba9a9e6b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912a64-d00a-4ace-9575-9d60219de4f0}" ma:internalName="TaxCatchAll" ma:showField="CatchAllData" ma:web="dcbffad9-cbe5-43e6-a7b9-1dba9a9e6b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111FFE-8AEE-42F0-B982-DB0B88C917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0d508c-f098-43bf-a3ae-20dc663300e1"/>
    <ds:schemaRef ds:uri="dcbffad9-cbe5-43e6-a7b9-1dba9a9e6b63"/>
  </ds:schemaRefs>
</ds:datastoreItem>
</file>

<file path=customXml/itemProps2.xml><?xml version="1.0" encoding="utf-8"?>
<ds:datastoreItem xmlns:ds="http://schemas.openxmlformats.org/officeDocument/2006/customXml" ds:itemID="{36A47281-AFEC-463A-BC59-934C1C6D1C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F5A5BE-BEE6-40A5-9746-5E150F9C5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0d508c-f098-43bf-a3ae-20dc663300e1"/>
    <ds:schemaRef ds:uri="dcbffad9-cbe5-43e6-a7b9-1dba9a9e6b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860A6E-FC22-485F-969D-039A8EA238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CADRE DE REPONSES.dotx</Template>
  <TotalTime>204</TotalTime>
  <Pages>8</Pages>
  <Words>888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CUD</Company>
  <LinksUpToDate>false</LinksUpToDate>
  <CharactersWithSpaces>5762</CharactersWithSpaces>
  <SharedDoc>false</SharedDoc>
  <HLinks>
    <vt:vector size="12" baseType="variant">
      <vt:variant>
        <vt:i4>6619241</vt:i4>
      </vt:variant>
      <vt:variant>
        <vt:i4>3</vt:i4>
      </vt:variant>
      <vt:variant>
        <vt:i4>0</vt:i4>
      </vt:variant>
      <vt:variant>
        <vt:i4>5</vt:i4>
      </vt:variant>
      <vt:variant>
        <vt:lpwstr>https://eur03.safelinks.protection.outlook.com/?url=https%3A%2F%2Fmon-empreinte-eau.fr%2F&amp;data=05%7C02%7Cpatricia.henninger%40cud.fr%7Cbf5962aedb3742c9f3e408dd99d339a4%7C04f0469ecae6492b87754aa82c4584d1%7C0%7C0%7C638835854671827679%7CUnknown%7CTWFpbGZsb3d8eyJFbXB0eU1hcGkiOnRydWUsIlYiOiIwLjAuMDAwMCIsIlAiOiJXaW4zMiIsIkFOIjoiTWFpbCIsIldUIjoyfQ%3D%3D%7C0%7C%7C%7C&amp;sdata=e9gJ3EjZQiatuz10n9s5yuAaptfJO8NijCGz%2FBirVak%3D&amp;reserved=0</vt:lpwstr>
      </vt:variant>
      <vt:variant>
        <vt:lpwstr/>
      </vt:variant>
      <vt:variant>
        <vt:i4>3211297</vt:i4>
      </vt:variant>
      <vt:variant>
        <vt:i4>0</vt:i4>
      </vt:variant>
      <vt:variant>
        <vt:i4>0</vt:i4>
      </vt:variant>
      <vt:variant>
        <vt:i4>5</vt:i4>
      </vt:variant>
      <vt:variant>
        <vt:lpwstr>https://eur03.safelinks.protection.outlook.com/?url=https%3A%2F%2Fnosgestesclimat.fr%2Fempreinte-eau&amp;data=05%7C02%7Cpatricia.henninger%40cud.fr%7Cbf5962aedb3742c9f3e408dd99d339a4%7C04f0469ecae6492b87754aa82c4584d1%7C0%7C0%7C638835854671800774%7CUnknown%7CTWFpbGZsb3d8eyJFbXB0eU1hcGkiOnRydWUsIlYiOiIwLjAuMDAwMCIsIlAiOiJXaW4zMiIsIkFOIjoiTWFpbCIsIldUIjoyfQ%3D%3D%7C0%7C%7C%7C&amp;sdata=HInPH%2Bdy1ouEXIXLOL1ZMnLkSrqNg%2Bvr8Sb7WCu2yjg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HENNINGER</dc:creator>
  <cp:keywords/>
  <dc:description/>
  <cp:lastModifiedBy>Jeanne Nicolle</cp:lastModifiedBy>
  <cp:revision>15</cp:revision>
  <dcterms:created xsi:type="dcterms:W3CDTF">2026-06-08T12:48:00Z</dcterms:created>
  <dcterms:modified xsi:type="dcterms:W3CDTF">2026-06-22T13:56:00Z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0x0101002E842C62C3C41E459F5BC168CD04D387</vt:lpwstr>
  </property>
  <property fmtid="{D5CDD505-2E9C-101B-9397-08002B2CF9AE}" pid="3" name="MediaServiceImageTags">
    <vt:lpwstr/>
  </property>
</Properties>
</file>